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647C5" w14:textId="77777777" w:rsidR="004226C0" w:rsidRDefault="004226C0" w:rsidP="00E521AA">
      <w:pPr>
        <w:jc w:val="center"/>
      </w:pPr>
    </w:p>
    <w:p w14:paraId="1547208A" w14:textId="40B03F39" w:rsidR="00E521AA" w:rsidRPr="004226C0" w:rsidRDefault="00E521AA" w:rsidP="00E521AA">
      <w:pPr>
        <w:jc w:val="center"/>
      </w:pPr>
      <w:r w:rsidRPr="004226C0">
        <w:t>МИНОБРНАУКИ РОССИИ</w:t>
      </w:r>
    </w:p>
    <w:p w14:paraId="64B80C3F" w14:textId="77777777" w:rsidR="00E521AA" w:rsidRPr="004226C0" w:rsidRDefault="00E521AA" w:rsidP="00E521AA">
      <w:pPr>
        <w:jc w:val="center"/>
      </w:pPr>
      <w:r w:rsidRPr="004226C0">
        <w:t xml:space="preserve">Федеральное государственное бюджетное образовательное учреждение высшего образования </w:t>
      </w:r>
    </w:p>
    <w:p w14:paraId="03BABCFC" w14:textId="77777777" w:rsidR="00E521AA" w:rsidRPr="004226C0" w:rsidRDefault="00E521AA" w:rsidP="00E521AA">
      <w:pPr>
        <w:jc w:val="center"/>
        <w:rPr>
          <w:b/>
        </w:rPr>
      </w:pPr>
      <w:r w:rsidRPr="004226C0">
        <w:rPr>
          <w:b/>
        </w:rPr>
        <w:t>«Гжельский государственный университет»</w:t>
      </w:r>
    </w:p>
    <w:p w14:paraId="2DF0B8D5" w14:textId="77777777" w:rsidR="00E521AA" w:rsidRPr="004226C0" w:rsidRDefault="00E521AA" w:rsidP="00E521AA">
      <w:pPr>
        <w:jc w:val="center"/>
      </w:pPr>
      <w:r w:rsidRPr="004226C0">
        <w:t>(Колледж ГГУ)</w:t>
      </w:r>
    </w:p>
    <w:p w14:paraId="06EFA072" w14:textId="77777777" w:rsidR="00E521AA" w:rsidRPr="004226C0" w:rsidRDefault="00E521AA" w:rsidP="00E521AA"/>
    <w:p w14:paraId="31EAD975" w14:textId="77777777" w:rsidR="00E521AA" w:rsidRPr="004226C0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14:paraId="19A51F25" w14:textId="77777777" w:rsidR="00E23351" w:rsidRPr="004226C0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14:paraId="6EA88669" w14:textId="77777777" w:rsidR="00E23351" w:rsidRPr="004226C0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14:paraId="52395E48" w14:textId="77777777" w:rsidR="00E23351" w:rsidRPr="004226C0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14:paraId="7DE2DEF9" w14:textId="77777777" w:rsidR="00E23351" w:rsidRPr="004226C0" w:rsidRDefault="00E23351" w:rsidP="006B4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4226C0">
        <w:tab/>
      </w:r>
      <w:r w:rsidRPr="004226C0">
        <w:tab/>
      </w:r>
      <w:r w:rsidRPr="004226C0">
        <w:tab/>
      </w:r>
      <w:r w:rsidRPr="004226C0">
        <w:tab/>
      </w:r>
      <w:r w:rsidRPr="004226C0">
        <w:tab/>
      </w:r>
    </w:p>
    <w:p w14:paraId="56F02008" w14:textId="77777777" w:rsidR="008C7833" w:rsidRPr="004226C0" w:rsidRDefault="008C7833" w:rsidP="008C7833">
      <w:pPr>
        <w:jc w:val="center"/>
      </w:pPr>
      <w:bookmarkStart w:id="0" w:name="_Hlk81582177"/>
    </w:p>
    <w:p w14:paraId="694B3A9F" w14:textId="222638B2" w:rsidR="00E521AA" w:rsidRPr="004226C0" w:rsidRDefault="008C7833" w:rsidP="004226C0">
      <w:pPr>
        <w:suppressAutoHyphens/>
        <w:snapToGrid w:val="0"/>
        <w:jc w:val="both"/>
        <w:rPr>
          <w:noProof/>
        </w:rPr>
      </w:pPr>
      <w:r w:rsidRPr="004226C0">
        <w:tab/>
      </w:r>
      <w:r w:rsidRPr="004226C0">
        <w:tab/>
      </w:r>
      <w:r w:rsidRPr="004226C0">
        <w:tab/>
      </w:r>
      <w:r w:rsidRPr="004226C0">
        <w:tab/>
      </w:r>
      <w:r w:rsidRPr="004226C0">
        <w:tab/>
      </w:r>
      <w:r w:rsidRPr="004226C0">
        <w:tab/>
      </w:r>
      <w:r w:rsidRPr="004226C0">
        <w:tab/>
      </w:r>
      <w:r w:rsidRPr="004226C0">
        <w:tab/>
      </w:r>
      <w:bookmarkEnd w:id="0"/>
    </w:p>
    <w:p w14:paraId="0614DE1A" w14:textId="77777777" w:rsidR="00E521AA" w:rsidRPr="004226C0" w:rsidRDefault="00E521AA" w:rsidP="00E521AA">
      <w:pPr>
        <w:tabs>
          <w:tab w:val="left" w:pos="680"/>
          <w:tab w:val="left" w:pos="851"/>
          <w:tab w:val="left" w:pos="6240"/>
        </w:tabs>
      </w:pPr>
    </w:p>
    <w:p w14:paraId="699933FB" w14:textId="77777777" w:rsidR="00E23351" w:rsidRPr="004226C0" w:rsidRDefault="00E23351" w:rsidP="00E521AA">
      <w:pPr>
        <w:tabs>
          <w:tab w:val="left" w:pos="680"/>
          <w:tab w:val="left" w:pos="851"/>
          <w:tab w:val="left" w:pos="6240"/>
        </w:tabs>
      </w:pPr>
    </w:p>
    <w:p w14:paraId="356C084A" w14:textId="77777777" w:rsidR="006B46EC" w:rsidRPr="004226C0" w:rsidRDefault="006B46EC" w:rsidP="006B46EC">
      <w:pPr>
        <w:pStyle w:val="Style11"/>
        <w:widowControl/>
        <w:jc w:val="left"/>
      </w:pPr>
    </w:p>
    <w:p w14:paraId="0C86CC23" w14:textId="77777777" w:rsidR="00E521AA" w:rsidRPr="004226C0" w:rsidRDefault="006B46EC" w:rsidP="006B46EC">
      <w:pPr>
        <w:pStyle w:val="Style11"/>
        <w:widowControl/>
        <w:rPr>
          <w:bCs/>
        </w:rPr>
      </w:pPr>
      <w:r w:rsidRPr="004226C0">
        <w:rPr>
          <w:bCs/>
        </w:rPr>
        <w:t>РАБОЧАЯ ПРОГРАММА</w:t>
      </w:r>
    </w:p>
    <w:p w14:paraId="2A52189B" w14:textId="77777777" w:rsidR="00E23351" w:rsidRPr="004226C0" w:rsidRDefault="00E23351" w:rsidP="006B46EC">
      <w:pPr>
        <w:pStyle w:val="Style11"/>
        <w:widowControl/>
        <w:rPr>
          <w:bCs/>
        </w:rPr>
      </w:pPr>
    </w:p>
    <w:p w14:paraId="2A86CD7F" w14:textId="61431165" w:rsidR="00E521AA" w:rsidRPr="004226C0" w:rsidRDefault="003674EF" w:rsidP="006B46EC">
      <w:pPr>
        <w:tabs>
          <w:tab w:val="left" w:pos="680"/>
          <w:tab w:val="left" w:pos="851"/>
        </w:tabs>
        <w:jc w:val="center"/>
        <w:rPr>
          <w:b/>
        </w:rPr>
      </w:pPr>
      <w:r w:rsidRPr="004226C0">
        <w:rPr>
          <w:b/>
        </w:rPr>
        <w:t>Производственной практики</w:t>
      </w:r>
    </w:p>
    <w:p w14:paraId="10865D27" w14:textId="64FF32BF" w:rsidR="00E521AA" w:rsidRPr="004226C0" w:rsidRDefault="00E23351" w:rsidP="006B46EC">
      <w:pPr>
        <w:tabs>
          <w:tab w:val="left" w:pos="680"/>
          <w:tab w:val="left" w:pos="851"/>
        </w:tabs>
        <w:jc w:val="center"/>
        <w:rPr>
          <w:rStyle w:val="FontStyle53"/>
          <w:sz w:val="24"/>
          <w:szCs w:val="24"/>
        </w:rPr>
      </w:pPr>
      <w:r w:rsidRPr="004226C0">
        <w:rPr>
          <w:b/>
        </w:rPr>
        <w:t xml:space="preserve">по ПМ.01 </w:t>
      </w:r>
      <w:r w:rsidR="0065527C" w:rsidRPr="004226C0">
        <w:rPr>
          <w:rStyle w:val="FontStyle53"/>
          <w:sz w:val="24"/>
          <w:szCs w:val="24"/>
        </w:rPr>
        <w:t>Творческая и исполнительская деятельность</w:t>
      </w:r>
    </w:p>
    <w:p w14:paraId="2D4AA82C" w14:textId="759B7381" w:rsidR="0021789E" w:rsidRPr="004226C0" w:rsidRDefault="0021789E" w:rsidP="006B46EC">
      <w:pPr>
        <w:tabs>
          <w:tab w:val="left" w:pos="680"/>
          <w:tab w:val="left" w:pos="851"/>
        </w:tabs>
        <w:jc w:val="center"/>
      </w:pPr>
      <w:r w:rsidRPr="004226C0">
        <w:rPr>
          <w:rStyle w:val="FontStyle53"/>
          <w:sz w:val="24"/>
          <w:szCs w:val="24"/>
        </w:rPr>
        <w:t>(в форме практической подготовки)</w:t>
      </w:r>
    </w:p>
    <w:p w14:paraId="0DB056BF" w14:textId="77777777" w:rsidR="006B46EC" w:rsidRPr="004226C0" w:rsidRDefault="006B46EC" w:rsidP="006B46EC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14:paraId="40FC8BFE" w14:textId="77777777" w:rsidR="00E521AA" w:rsidRPr="004226C0" w:rsidRDefault="006B46EC" w:rsidP="006B46EC">
      <w:pPr>
        <w:pStyle w:val="Style15"/>
        <w:tabs>
          <w:tab w:val="left" w:leader="underscore" w:pos="9856"/>
        </w:tabs>
        <w:jc w:val="center"/>
        <w:rPr>
          <w:rStyle w:val="FontStyle53"/>
          <w:b w:val="0"/>
          <w:sz w:val="24"/>
          <w:szCs w:val="24"/>
        </w:rPr>
      </w:pPr>
      <w:r w:rsidRPr="004226C0">
        <w:rPr>
          <w:rStyle w:val="FontStyle53"/>
          <w:b w:val="0"/>
          <w:sz w:val="24"/>
          <w:szCs w:val="24"/>
        </w:rPr>
        <w:t>Специальность: 54.02.0</w:t>
      </w:r>
      <w:r w:rsidR="0065527C" w:rsidRPr="004226C0">
        <w:rPr>
          <w:rStyle w:val="FontStyle53"/>
          <w:b w:val="0"/>
          <w:sz w:val="24"/>
          <w:szCs w:val="24"/>
        </w:rPr>
        <w:t>7Скульптура</w:t>
      </w:r>
    </w:p>
    <w:p w14:paraId="3393685D" w14:textId="77777777" w:rsidR="00E521AA" w:rsidRPr="004226C0" w:rsidRDefault="00E521AA" w:rsidP="006B46EC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14:paraId="39179080" w14:textId="77777777" w:rsidR="00E521AA" w:rsidRPr="004226C0" w:rsidRDefault="00E521AA" w:rsidP="006B46EC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580F5ABC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6018CF23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32CF60AF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58BCF3C9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63E15A88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575AFE8D" w14:textId="77777777" w:rsidR="00E521AA" w:rsidRPr="004226C0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14:paraId="58E45DAF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4BEAE315" w14:textId="77777777" w:rsidR="00A94BEE" w:rsidRPr="004226C0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0D1674AC" w14:textId="77777777" w:rsidR="00E23351" w:rsidRPr="004226C0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3186AE5F" w14:textId="77777777" w:rsidR="00E23351" w:rsidRPr="004226C0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34FA41DC" w14:textId="77777777" w:rsidR="00E521AA" w:rsidRPr="004226C0" w:rsidRDefault="00E521AA" w:rsidP="008C7833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14:paraId="7FBD71E8" w14:textId="77777777" w:rsidR="00E521AA" w:rsidRPr="004226C0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4226C0">
        <w:rPr>
          <w:rStyle w:val="FontStyle53"/>
          <w:b w:val="0"/>
          <w:sz w:val="24"/>
          <w:szCs w:val="24"/>
        </w:rPr>
        <w:t>пос. Электроизолятор</w:t>
      </w:r>
    </w:p>
    <w:p w14:paraId="21C7BB15" w14:textId="45966FA8" w:rsidR="006B46EC" w:rsidRPr="004226C0" w:rsidRDefault="00E71E11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  <w:sectPr w:rsidR="006B46EC" w:rsidRPr="004226C0" w:rsidSect="007410B5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 w:rsidRPr="004226C0">
        <w:rPr>
          <w:rStyle w:val="FontStyle53"/>
          <w:b w:val="0"/>
          <w:sz w:val="24"/>
          <w:szCs w:val="24"/>
        </w:rPr>
        <w:t>20</w:t>
      </w:r>
      <w:r w:rsidR="008C7833" w:rsidRPr="004226C0">
        <w:rPr>
          <w:rStyle w:val="FontStyle53"/>
          <w:b w:val="0"/>
          <w:sz w:val="24"/>
          <w:szCs w:val="24"/>
        </w:rPr>
        <w:t>2</w:t>
      </w:r>
      <w:r w:rsidR="00824B72">
        <w:rPr>
          <w:rStyle w:val="FontStyle53"/>
          <w:b w:val="0"/>
          <w:sz w:val="24"/>
          <w:szCs w:val="24"/>
        </w:rPr>
        <w:t>3</w:t>
      </w:r>
      <w:r w:rsidR="00E521AA" w:rsidRPr="004226C0">
        <w:rPr>
          <w:rStyle w:val="FontStyle53"/>
          <w:b w:val="0"/>
          <w:sz w:val="24"/>
          <w:szCs w:val="24"/>
        </w:rPr>
        <w:t xml:space="preserve"> г.</w:t>
      </w:r>
    </w:p>
    <w:p w14:paraId="36BACF2C" w14:textId="77777777" w:rsidR="00CF448D" w:rsidRPr="004226C0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75C491AA" w14:textId="77777777" w:rsidR="00CF448D" w:rsidRPr="004226C0" w:rsidRDefault="00CF448D" w:rsidP="000374E3">
      <w:pPr>
        <w:widowControl w:val="0"/>
        <w:shd w:val="clear" w:color="auto" w:fill="FFFFFF"/>
        <w:suppressAutoHyphens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3F17417F" w14:textId="77777777" w:rsidR="008C7833" w:rsidRPr="004226C0" w:rsidRDefault="008C7833" w:rsidP="008C7833">
      <w:pPr>
        <w:widowControl w:val="0"/>
        <w:shd w:val="clear" w:color="auto" w:fill="FFFFFF"/>
        <w:tabs>
          <w:tab w:val="left" w:pos="270"/>
        </w:tabs>
        <w:suppressAutoHyphens/>
        <w:rPr>
          <w:rFonts w:eastAsia="SimSun"/>
          <w:b/>
          <w:bCs/>
          <w:caps/>
          <w:color w:val="000000"/>
          <w:kern w:val="1"/>
          <w:lang w:eastAsia="hi-IN" w:bidi="hi-IN"/>
        </w:rPr>
      </w:pPr>
      <w:r w:rsidRPr="004226C0">
        <w:rPr>
          <w:rFonts w:eastAsia="SimSun"/>
          <w:b/>
          <w:bCs/>
          <w:caps/>
          <w:color w:val="000000"/>
          <w:kern w:val="1"/>
          <w:lang w:eastAsia="hi-IN" w:bidi="hi-IN"/>
        </w:rPr>
        <w:tab/>
      </w:r>
    </w:p>
    <w:tbl>
      <w:tblPr>
        <w:tblW w:w="9574" w:type="dxa"/>
        <w:tblInd w:w="-176" w:type="dxa"/>
        <w:tblLook w:val="01E0" w:firstRow="1" w:lastRow="1" w:firstColumn="1" w:lastColumn="1" w:noHBand="0" w:noVBand="0"/>
      </w:tblPr>
      <w:tblGrid>
        <w:gridCol w:w="9574"/>
      </w:tblGrid>
      <w:tr w:rsidR="008C7833" w:rsidRPr="004226C0" w14:paraId="6F58DA3E" w14:textId="77777777" w:rsidTr="00054021">
        <w:trPr>
          <w:trHeight w:val="3686"/>
        </w:trPr>
        <w:tc>
          <w:tcPr>
            <w:tcW w:w="9574" w:type="dxa"/>
          </w:tcPr>
          <w:p w14:paraId="3EB3B1BB" w14:textId="3D357EED" w:rsidR="008C7833" w:rsidRPr="004226C0" w:rsidRDefault="008C7833" w:rsidP="008C7833">
            <w:pPr>
              <w:tabs>
                <w:tab w:val="left" w:pos="680"/>
                <w:tab w:val="left" w:pos="851"/>
              </w:tabs>
              <w:rPr>
                <w:bCs/>
              </w:rPr>
            </w:pPr>
            <w:bookmarkStart w:id="1" w:name="_Hlk81579547"/>
            <w:bookmarkStart w:id="2" w:name="_Hlk81583325"/>
            <w:r w:rsidRPr="004226C0">
              <w:rPr>
                <w:bCs/>
              </w:rPr>
              <w:t>П</w:t>
            </w:r>
            <w:r w:rsidRPr="004226C0">
              <w:t xml:space="preserve">рограмма </w:t>
            </w:r>
            <w:r w:rsidRPr="004226C0">
              <w:rPr>
                <w:bCs/>
              </w:rPr>
              <w:t>производственной практики(по профилю специальности)</w:t>
            </w:r>
          </w:p>
          <w:p w14:paraId="64F60848" w14:textId="28F8D325" w:rsidR="008C7833" w:rsidRPr="004226C0" w:rsidRDefault="008C7833" w:rsidP="008C7833">
            <w:pPr>
              <w:tabs>
                <w:tab w:val="left" w:pos="680"/>
                <w:tab w:val="left" w:pos="851"/>
              </w:tabs>
              <w:rPr>
                <w:bCs/>
              </w:rPr>
            </w:pPr>
            <w:r w:rsidRPr="004226C0">
              <w:rPr>
                <w:bCs/>
              </w:rPr>
              <w:t xml:space="preserve"> пм.01 </w:t>
            </w:r>
            <w:r w:rsidR="004C0A60" w:rsidRPr="004226C0">
              <w:rPr>
                <w:bCs/>
              </w:rPr>
              <w:t>Т</w:t>
            </w:r>
            <w:r w:rsidRPr="004226C0">
              <w:rPr>
                <w:rStyle w:val="FontStyle53"/>
                <w:b w:val="0"/>
                <w:sz w:val="24"/>
                <w:szCs w:val="24"/>
              </w:rPr>
              <w:t xml:space="preserve">ворческая и исполнительская деятельность </w:t>
            </w:r>
            <w:r w:rsidRPr="004226C0">
              <w:t xml:space="preserve">разработана </w:t>
            </w:r>
            <w:r w:rsidRPr="004226C0">
              <w:rPr>
                <w:spacing w:val="-5"/>
                <w:highlight w:val="white"/>
              </w:rPr>
              <w:t xml:space="preserve">в соответствии </w:t>
            </w:r>
            <w:r w:rsidRPr="004226C0">
              <w:rPr>
                <w:spacing w:val="-5"/>
              </w:rPr>
              <w:t xml:space="preserve">с  ФГОС </w:t>
            </w:r>
            <w:r w:rsidRPr="004226C0">
              <w:t>СПО утвержденного Приказом Министерства образования и науки Российской Федерации от «27» октября 2014г. №1385,</w:t>
            </w:r>
          </w:p>
          <w:p w14:paraId="4DA8AC10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</w:pPr>
            <w:r w:rsidRPr="004226C0">
              <w:t xml:space="preserve">по специальности 54.02.07 Скульптура </w:t>
            </w:r>
          </w:p>
          <w:p w14:paraId="5ADDCFF5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0A7FC44C" w14:textId="77777777" w:rsidR="008C7833" w:rsidRPr="004226C0" w:rsidRDefault="008C7833" w:rsidP="00054021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</w:p>
          <w:p w14:paraId="629A465D" w14:textId="77777777" w:rsidR="008C7833" w:rsidRPr="004226C0" w:rsidRDefault="008C7833" w:rsidP="00054021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</w:p>
          <w:p w14:paraId="538A44D0" w14:textId="77777777" w:rsidR="008C7833" w:rsidRPr="004226C0" w:rsidRDefault="008C7833" w:rsidP="00054021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4226C0">
              <w:rPr>
                <w:spacing w:val="-8"/>
                <w:highlight w:val="white"/>
              </w:rPr>
              <w:t>Рассмотрено на заседании цикловой комиссии «</w:t>
            </w:r>
            <w:r w:rsidRPr="004226C0">
              <w:rPr>
                <w:i/>
                <w:spacing w:val="-8"/>
                <w:highlight w:val="white"/>
              </w:rPr>
              <w:t>Скульптура»</w:t>
            </w:r>
            <w:r w:rsidRPr="004226C0">
              <w:rPr>
                <w:spacing w:val="-8"/>
                <w:highlight w:val="white"/>
              </w:rPr>
              <w:t>.</w:t>
            </w:r>
          </w:p>
          <w:p w14:paraId="7A7EB008" w14:textId="77777777" w:rsidR="008C7833" w:rsidRPr="004226C0" w:rsidRDefault="008C7833" w:rsidP="00054021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4226C0">
              <w:rPr>
                <w:spacing w:val="-8"/>
                <w:highlight w:val="white"/>
              </w:rPr>
              <w:t>Протокол № 10</w:t>
            </w:r>
          </w:p>
          <w:p w14:paraId="69342641" w14:textId="1FC1CA2E" w:rsidR="008C7833" w:rsidRPr="004226C0" w:rsidRDefault="008C7833" w:rsidP="00054021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4226C0">
              <w:rPr>
                <w:spacing w:val="-5"/>
                <w:highlight w:val="white"/>
              </w:rPr>
              <w:t>от  «</w:t>
            </w:r>
            <w:r w:rsidR="0021789E" w:rsidRPr="004226C0">
              <w:rPr>
                <w:spacing w:val="-5"/>
                <w:highlight w:val="white"/>
              </w:rPr>
              <w:t>28</w:t>
            </w:r>
            <w:r w:rsidRPr="004226C0">
              <w:rPr>
                <w:spacing w:val="-5"/>
                <w:highlight w:val="white"/>
              </w:rPr>
              <w:t>»</w:t>
            </w:r>
            <w:r w:rsidR="004C0A60" w:rsidRPr="004226C0">
              <w:rPr>
                <w:spacing w:val="-5"/>
                <w:highlight w:val="white"/>
              </w:rPr>
              <w:t xml:space="preserve"> </w:t>
            </w:r>
            <w:r w:rsidRPr="004226C0">
              <w:rPr>
                <w:spacing w:val="-5"/>
                <w:highlight w:val="white"/>
              </w:rPr>
              <w:t>июня  202</w:t>
            </w:r>
            <w:r w:rsidR="00824B72">
              <w:rPr>
                <w:spacing w:val="-5"/>
                <w:highlight w:val="white"/>
              </w:rPr>
              <w:t>3</w:t>
            </w:r>
            <w:r w:rsidRPr="004226C0">
              <w:rPr>
                <w:spacing w:val="-5"/>
                <w:highlight w:val="white"/>
              </w:rPr>
              <w:t xml:space="preserve"> г.</w:t>
            </w:r>
          </w:p>
          <w:p w14:paraId="10AC757D" w14:textId="77777777" w:rsidR="008C7833" w:rsidRPr="004226C0" w:rsidRDefault="008C7833" w:rsidP="00054021">
            <w:pPr>
              <w:suppressAutoHyphens/>
              <w:jc w:val="both"/>
              <w:rPr>
                <w:i/>
                <w:spacing w:val="-8"/>
              </w:rPr>
            </w:pPr>
            <w:r w:rsidRPr="004226C0">
              <w:rPr>
                <w:spacing w:val="-8"/>
                <w:highlight w:val="white"/>
              </w:rPr>
              <w:t>Председатель ЦК</w:t>
            </w:r>
          </w:p>
          <w:p w14:paraId="43240923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226C0">
              <w:t>Дудникова Г.В. ____________</w:t>
            </w:r>
          </w:p>
          <w:p w14:paraId="587F5D8D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226C0">
              <w:t xml:space="preserve">               (подпись)</w:t>
            </w:r>
          </w:p>
          <w:p w14:paraId="2934E242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6CD8D75D" w14:textId="77777777" w:rsidR="008C7833" w:rsidRPr="004226C0" w:rsidRDefault="008C7833" w:rsidP="000540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55CAFF5F" w14:textId="77777777" w:rsidR="008C7833" w:rsidRPr="004226C0" w:rsidRDefault="008C7833" w:rsidP="000540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67B3D1A0" w14:textId="77777777" w:rsidR="008C7833" w:rsidRPr="004226C0" w:rsidRDefault="008C7833" w:rsidP="000540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787DD976" w14:textId="77777777" w:rsidR="008C7833" w:rsidRPr="004226C0" w:rsidRDefault="008C7833" w:rsidP="000540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0F0C8B1E" w14:textId="3901BC94" w:rsidR="008C7833" w:rsidRPr="004226C0" w:rsidRDefault="008C7833" w:rsidP="000540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4226C0">
              <w:t xml:space="preserve">Авторы - составители: </w:t>
            </w:r>
            <w:r w:rsidR="0021789E" w:rsidRPr="004226C0">
              <w:t xml:space="preserve">доцент </w:t>
            </w:r>
            <w:r w:rsidRPr="004226C0">
              <w:rPr>
                <w:i/>
              </w:rPr>
              <w:t xml:space="preserve">Дудников А.А., </w:t>
            </w:r>
            <w:r w:rsidR="0021789E" w:rsidRPr="004226C0">
              <w:rPr>
                <w:i/>
              </w:rPr>
              <w:t xml:space="preserve">доцент </w:t>
            </w:r>
            <w:r w:rsidRPr="004226C0">
              <w:rPr>
                <w:i/>
              </w:rPr>
              <w:t xml:space="preserve">Дудникова Г.В. </w:t>
            </w:r>
            <w:r w:rsidRPr="004226C0">
              <w:t>преподаватели (</w:t>
            </w:r>
            <w:r w:rsidR="00824B72">
              <w:t>высш</w:t>
            </w:r>
            <w:r w:rsidRPr="004226C0">
              <w:t>ая категория) Колледжа ФГБОУ ВО «ГГУ».</w:t>
            </w:r>
          </w:p>
          <w:p w14:paraId="6F41AC20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45754A9A" w14:textId="2365F4A0" w:rsidR="008C7833" w:rsidRPr="004226C0" w:rsidRDefault="00E96C40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226C0">
              <w:t xml:space="preserve">Рецензент – доцент Тугаринов Д.Н., народный художник России, академик РАХ. </w:t>
            </w:r>
          </w:p>
          <w:bookmarkEnd w:id="1"/>
          <w:p w14:paraId="3FBBBCE7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204AC449" w14:textId="77777777" w:rsidR="008C7833" w:rsidRPr="004226C0" w:rsidRDefault="008C7833" w:rsidP="0005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bookmarkEnd w:id="2"/>
    </w:tbl>
    <w:p w14:paraId="11151894" w14:textId="79A80D68" w:rsidR="00CF448D" w:rsidRPr="004226C0" w:rsidRDefault="00CF448D" w:rsidP="008C7833">
      <w:pPr>
        <w:widowControl w:val="0"/>
        <w:shd w:val="clear" w:color="auto" w:fill="FFFFFF"/>
        <w:tabs>
          <w:tab w:val="left" w:pos="270"/>
        </w:tabs>
        <w:suppressAutoHyphens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715C95F1" w14:textId="77777777" w:rsidR="00CF448D" w:rsidRPr="004226C0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7F136E4" w14:textId="77777777" w:rsidR="00CF448D" w:rsidRPr="004226C0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4BD37184" w14:textId="77777777" w:rsidR="00CF448D" w:rsidRPr="004226C0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9B6A0A2" w14:textId="77777777" w:rsidR="00AE496B" w:rsidRPr="004226C0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E3D2BDC" w14:textId="77777777" w:rsidR="00AE496B" w:rsidRPr="004226C0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4BC87BED" w14:textId="77777777" w:rsidR="00AE496B" w:rsidRPr="004226C0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6547073D" w14:textId="128E6E9C" w:rsidR="00AE496B" w:rsidRPr="004226C0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7D360520" w14:textId="488500A1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175EE0A" w14:textId="1439CF66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8D646C3" w14:textId="1F655DFD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ED380C4" w14:textId="62FF881D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015A11F" w14:textId="58D2DAE8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2C24DC69" w14:textId="1D287F5D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5AAD6BF" w14:textId="75FD2D8F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CC9AE6E" w14:textId="7D71552D" w:rsidR="008C7833" w:rsidRPr="004226C0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7FDD8865" w14:textId="70C67E01" w:rsidR="000374E3" w:rsidRPr="004226C0" w:rsidRDefault="000374E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9DCDB30" w14:textId="78D1666C" w:rsidR="000374E3" w:rsidRPr="004226C0" w:rsidRDefault="000374E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145340F6" w14:textId="77777777" w:rsidR="000374E3" w:rsidRPr="004226C0" w:rsidRDefault="000374E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AA11573" w14:textId="08AC3726" w:rsidR="008C7833" w:rsidRDefault="008C7833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51CC5378" w14:textId="26AAF1F2" w:rsidR="004226C0" w:rsidRDefault="004226C0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710921B" w14:textId="21C1CA56" w:rsidR="004226C0" w:rsidRDefault="004226C0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227C0562" w14:textId="0AE746AA" w:rsidR="004226C0" w:rsidRDefault="004226C0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658E94DD" w14:textId="77777777" w:rsidR="004226C0" w:rsidRPr="004226C0" w:rsidRDefault="004226C0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70EDAEAF" w14:textId="77777777" w:rsidR="00AE496B" w:rsidRPr="004226C0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17A3DE52" w14:textId="77777777" w:rsidR="008C7833" w:rsidRPr="004226C0" w:rsidRDefault="008C7833" w:rsidP="008C7833">
      <w:pPr>
        <w:suppressAutoHyphens/>
        <w:ind w:firstLine="709"/>
        <w:jc w:val="center"/>
        <w:rPr>
          <w:b/>
          <w:bCs/>
        </w:rPr>
      </w:pPr>
      <w:bookmarkStart w:id="3" w:name="_Hlk81579603"/>
      <w:r w:rsidRPr="004226C0">
        <w:rPr>
          <w:b/>
          <w:bCs/>
        </w:rPr>
        <w:lastRenderedPageBreak/>
        <w:t>СОДЕРЖАНИЕ</w:t>
      </w:r>
    </w:p>
    <w:p w14:paraId="0494B33A" w14:textId="77777777" w:rsidR="008C7833" w:rsidRPr="004226C0" w:rsidRDefault="008C7833" w:rsidP="008C7833">
      <w:pPr>
        <w:suppressAutoHyphens/>
        <w:ind w:firstLine="709"/>
        <w:jc w:val="center"/>
      </w:pPr>
    </w:p>
    <w:p w14:paraId="57AC7DD4" w14:textId="60C09E57" w:rsidR="008C7833" w:rsidRPr="004226C0" w:rsidRDefault="008C7833" w:rsidP="008C7833">
      <w:pPr>
        <w:spacing w:line="360" w:lineRule="auto"/>
        <w:rPr>
          <w:caps/>
        </w:rPr>
      </w:pPr>
      <w:r w:rsidRPr="004226C0">
        <w:t>1. Общая характеристика рабочей программы учебной дисциплины….№ 4-7</w:t>
      </w:r>
    </w:p>
    <w:p w14:paraId="0F640BFB" w14:textId="588746F8" w:rsidR="008C7833" w:rsidRPr="004226C0" w:rsidRDefault="008C7833" w:rsidP="008C7833">
      <w:pPr>
        <w:suppressAutoHyphens/>
        <w:spacing w:line="360" w:lineRule="auto"/>
      </w:pPr>
      <w:r w:rsidRPr="004226C0">
        <w:t>2. Структура и содержание учебной дисциплины…….………………...№ 7-22</w:t>
      </w:r>
    </w:p>
    <w:p w14:paraId="0C2C471F" w14:textId="58BA905A" w:rsidR="008C7833" w:rsidRPr="004226C0" w:rsidRDefault="008C7833" w:rsidP="008C7833">
      <w:pPr>
        <w:suppressAutoHyphens/>
        <w:spacing w:line="360" w:lineRule="auto"/>
      </w:pPr>
      <w:r w:rsidRPr="004226C0">
        <w:t>3. Условия реализации программы учебной дисциплины….………... № 23-24</w:t>
      </w:r>
    </w:p>
    <w:p w14:paraId="19B126D0" w14:textId="34D80BA2" w:rsidR="008C7833" w:rsidRPr="004226C0" w:rsidRDefault="008C7833" w:rsidP="008C7833">
      <w:pPr>
        <w:suppressAutoHyphens/>
        <w:spacing w:line="360" w:lineRule="auto"/>
      </w:pPr>
      <w:r w:rsidRPr="004226C0">
        <w:t>4. Контроль и оценка результатов освоения учебной дисциплины….№ 25-26</w:t>
      </w:r>
    </w:p>
    <w:bookmarkEnd w:id="3"/>
    <w:p w14:paraId="6953759E" w14:textId="77777777" w:rsidR="00134D6C" w:rsidRPr="004226C0" w:rsidRDefault="00FF6AC7" w:rsidP="00134D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4226C0">
        <w:rPr>
          <w:bCs/>
          <w:i/>
        </w:rPr>
        <w:br w:type="page"/>
      </w:r>
    </w:p>
    <w:p w14:paraId="41D42CF4" w14:textId="7E1B1D0D" w:rsidR="00A5327D" w:rsidRPr="004226C0" w:rsidRDefault="000374E3" w:rsidP="007F0F3E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226C0">
        <w:rPr>
          <w:b/>
          <w:caps/>
        </w:rPr>
        <w:lastRenderedPageBreak/>
        <w:t xml:space="preserve">характеристика рабочей программы </w:t>
      </w:r>
      <w:r w:rsidR="003674EF" w:rsidRPr="004226C0">
        <w:rPr>
          <w:b/>
          <w:caps/>
        </w:rPr>
        <w:t>п</w:t>
      </w:r>
      <w:r w:rsidR="00474403" w:rsidRPr="004226C0">
        <w:rPr>
          <w:b/>
          <w:caps/>
        </w:rPr>
        <w:t>роизводствен</w:t>
      </w:r>
      <w:r w:rsidR="003674EF" w:rsidRPr="004226C0">
        <w:rPr>
          <w:b/>
          <w:caps/>
        </w:rPr>
        <w:t>ной практики</w:t>
      </w:r>
      <w:r w:rsidR="00474403" w:rsidRPr="004226C0">
        <w:rPr>
          <w:b/>
          <w:caps/>
        </w:rPr>
        <w:t xml:space="preserve"> </w:t>
      </w:r>
    </w:p>
    <w:p w14:paraId="03CD5E77" w14:textId="2C88F8B9" w:rsidR="00FF6AC7" w:rsidRPr="004226C0" w:rsidRDefault="006F30E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226C0">
        <w:rPr>
          <w:b/>
        </w:rPr>
        <w:t>1.</w:t>
      </w:r>
      <w:r w:rsidR="00FF6AC7" w:rsidRPr="004226C0">
        <w:rPr>
          <w:b/>
        </w:rPr>
        <w:t>1. Область применения программы</w:t>
      </w:r>
      <w:r w:rsidR="008620B1" w:rsidRPr="004226C0">
        <w:rPr>
          <w:b/>
        </w:rPr>
        <w:t xml:space="preserve"> производственной</w:t>
      </w:r>
      <w:r w:rsidR="008C7833" w:rsidRPr="004226C0">
        <w:rPr>
          <w:b/>
        </w:rPr>
        <w:t xml:space="preserve"> </w:t>
      </w:r>
      <w:r w:rsidR="008620B1" w:rsidRPr="004226C0">
        <w:rPr>
          <w:b/>
        </w:rPr>
        <w:t>практики.</w:t>
      </w:r>
    </w:p>
    <w:p w14:paraId="78ADBC31" w14:textId="013EB026" w:rsidR="00E23351" w:rsidRPr="004226C0" w:rsidRDefault="00E23351" w:rsidP="007F0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4226C0">
        <w:t xml:space="preserve">Рабочая программа </w:t>
      </w:r>
      <w:r w:rsidR="00474403" w:rsidRPr="004226C0">
        <w:t>производственной практики</w:t>
      </w:r>
      <w:r w:rsidRPr="004226C0">
        <w:t xml:space="preserve"> является частью программы</w:t>
      </w:r>
      <w:r w:rsidR="004C0A60" w:rsidRPr="004226C0">
        <w:t xml:space="preserve"> </w:t>
      </w:r>
      <w:r w:rsidRPr="004226C0">
        <w:t xml:space="preserve">подготовки специалистов среднего звена в соответствии с ФГОС СПО </w:t>
      </w:r>
      <w:r w:rsidRPr="004226C0">
        <w:rPr>
          <w:rStyle w:val="FontStyle60"/>
          <w:sz w:val="24"/>
          <w:szCs w:val="24"/>
        </w:rPr>
        <w:t>54.02.</w:t>
      </w:r>
      <w:r w:rsidR="00474403" w:rsidRPr="004226C0">
        <w:rPr>
          <w:rStyle w:val="FontStyle60"/>
          <w:sz w:val="24"/>
          <w:szCs w:val="24"/>
        </w:rPr>
        <w:t>07 Скульптура</w:t>
      </w:r>
      <w:r w:rsidRPr="004226C0">
        <w:rPr>
          <w:rStyle w:val="FontStyle53"/>
          <w:b w:val="0"/>
          <w:i/>
          <w:sz w:val="24"/>
          <w:szCs w:val="24"/>
        </w:rPr>
        <w:t>.</w:t>
      </w:r>
    </w:p>
    <w:p w14:paraId="3C199026" w14:textId="77777777" w:rsidR="00405F60" w:rsidRPr="004226C0" w:rsidRDefault="00A5327D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Рабочая программа может быть использована для разработки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</w:t>
      </w:r>
      <w:r w:rsidR="00C14070" w:rsidRPr="004226C0">
        <w:t>,</w:t>
      </w:r>
      <w:r w:rsidRPr="004226C0">
        <w:t xml:space="preserve">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</w:t>
      </w:r>
      <w:r w:rsidR="00405F60" w:rsidRPr="004226C0">
        <w:t>.</w:t>
      </w:r>
    </w:p>
    <w:p w14:paraId="3BBBCE75" w14:textId="77777777" w:rsidR="00E23351" w:rsidRPr="004226C0" w:rsidRDefault="00E23351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2EEC3160" w14:textId="77777777" w:rsidR="00DF4E91" w:rsidRPr="004226C0" w:rsidRDefault="006F30E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226C0">
        <w:rPr>
          <w:b/>
        </w:rPr>
        <w:t>1.</w:t>
      </w:r>
      <w:r w:rsidR="00FF6AC7" w:rsidRPr="004226C0">
        <w:rPr>
          <w:b/>
        </w:rPr>
        <w:t xml:space="preserve">2. Место дисциплины в структуре </w:t>
      </w:r>
      <w:r w:rsidR="000D5CDF" w:rsidRPr="004226C0">
        <w:rPr>
          <w:b/>
        </w:rPr>
        <w:t xml:space="preserve">основной </w:t>
      </w:r>
      <w:r w:rsidR="00FF6AC7" w:rsidRPr="004226C0">
        <w:rPr>
          <w:b/>
        </w:rPr>
        <w:t>профессионал</w:t>
      </w:r>
      <w:r w:rsidR="002830A1" w:rsidRPr="004226C0">
        <w:rPr>
          <w:b/>
        </w:rPr>
        <w:t>ьной образовательной программы:</w:t>
      </w:r>
    </w:p>
    <w:p w14:paraId="362F05AB" w14:textId="1729B7B2" w:rsidR="00E23351" w:rsidRPr="004226C0" w:rsidRDefault="005F522C" w:rsidP="007F0F3E">
      <w:pPr>
        <w:ind w:firstLine="709"/>
        <w:jc w:val="both"/>
      </w:pPr>
      <w:r w:rsidRPr="004226C0">
        <w:t>Производственная практика (по профилю специальности) проводится образовательным учреждением при освоении студентами профессиональных компетенций в рамках профессионального модуля ПМ 01</w:t>
      </w:r>
      <w:r w:rsidR="008C7833" w:rsidRPr="004226C0">
        <w:t xml:space="preserve">. </w:t>
      </w:r>
      <w:r w:rsidR="00474403" w:rsidRPr="004226C0">
        <w:t>Творческая и исполнительская деятельность</w:t>
      </w:r>
      <w:r w:rsidR="008C7833" w:rsidRPr="004226C0">
        <w:t xml:space="preserve"> </w:t>
      </w:r>
      <w:r w:rsidRPr="004226C0">
        <w:t xml:space="preserve">и реализуется в </w:t>
      </w:r>
      <w:r w:rsidR="00474403" w:rsidRPr="004226C0">
        <w:t>4, 6 и 8 семестрах</w:t>
      </w:r>
      <w:r w:rsidRPr="004226C0">
        <w:t xml:space="preserve">. </w:t>
      </w:r>
    </w:p>
    <w:p w14:paraId="44F94A23" w14:textId="77777777" w:rsidR="00E23351" w:rsidRPr="004226C0" w:rsidRDefault="00E23351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2A9DF277" w14:textId="77777777" w:rsidR="001D0E7B" w:rsidRPr="004226C0" w:rsidRDefault="00E23351" w:rsidP="007F0F3E">
      <w:pPr>
        <w:ind w:firstLine="709"/>
        <w:jc w:val="both"/>
        <w:rPr>
          <w:b/>
        </w:rPr>
      </w:pPr>
      <w:r w:rsidRPr="004226C0">
        <w:rPr>
          <w:b/>
        </w:rPr>
        <w:t xml:space="preserve">1.3. </w:t>
      </w:r>
      <w:r w:rsidR="00B06A4C" w:rsidRPr="004226C0">
        <w:rPr>
          <w:b/>
        </w:rPr>
        <w:t xml:space="preserve">Цели и задачи </w:t>
      </w:r>
      <w:r w:rsidR="00B104F0" w:rsidRPr="004226C0">
        <w:rPr>
          <w:b/>
        </w:rPr>
        <w:t>практики</w:t>
      </w:r>
      <w:r w:rsidR="002830A1" w:rsidRPr="004226C0">
        <w:rPr>
          <w:b/>
        </w:rPr>
        <w:t>–</w:t>
      </w:r>
      <w:r w:rsidR="00B06A4C" w:rsidRPr="004226C0">
        <w:rPr>
          <w:b/>
        </w:rPr>
        <w:t xml:space="preserve"> тр</w:t>
      </w:r>
      <w:r w:rsidR="00B104F0" w:rsidRPr="004226C0">
        <w:rPr>
          <w:b/>
        </w:rPr>
        <w:t>ебования к результатам освоения</w:t>
      </w:r>
      <w:r w:rsidR="00FF6AC7" w:rsidRPr="004226C0">
        <w:rPr>
          <w:b/>
        </w:rPr>
        <w:t>:</w:t>
      </w:r>
    </w:p>
    <w:p w14:paraId="086B793B" w14:textId="0F058763" w:rsidR="008620B1" w:rsidRPr="004226C0" w:rsidRDefault="000B1764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ab/>
      </w:r>
      <w:r w:rsidR="005F522C" w:rsidRPr="004226C0">
        <w:t>Производственная практика (по профилю специальности)</w:t>
      </w:r>
      <w:r w:rsidR="008620B1" w:rsidRPr="004226C0">
        <w:t xml:space="preserve"> по виду </w:t>
      </w:r>
      <w:r w:rsidR="00474403" w:rsidRPr="004226C0">
        <w:t>творческая</w:t>
      </w:r>
      <w:r w:rsidR="00AD2F70" w:rsidRPr="004226C0">
        <w:t xml:space="preserve"> </w:t>
      </w:r>
      <w:r w:rsidR="0091104B" w:rsidRPr="004226C0">
        <w:t xml:space="preserve">и исполнительская деятельность </w:t>
      </w:r>
      <w:r w:rsidR="008620B1" w:rsidRPr="004226C0">
        <w:t>направлена на расширение представлений, обучающихся об окружающей действительности, сбор материала для создания</w:t>
      </w:r>
      <w:r w:rsidR="0091104B" w:rsidRPr="004226C0">
        <w:t xml:space="preserve"> скульптуры</w:t>
      </w:r>
      <w:r w:rsidR="008620B1" w:rsidRPr="004226C0">
        <w:t>.</w:t>
      </w:r>
    </w:p>
    <w:p w14:paraId="6227A8D2" w14:textId="44554318" w:rsidR="00AD2F70" w:rsidRPr="004226C0" w:rsidRDefault="00AD2F70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Практика полностью реализуется в форме практической подготовки.</w:t>
      </w:r>
    </w:p>
    <w:p w14:paraId="1E16702D" w14:textId="77777777" w:rsidR="00BB2E1C" w:rsidRPr="004226C0" w:rsidRDefault="00BB2E1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ab/>
        <w:t>Целью производственной практики (по профилю специальности) являются закрепление и углубление знаний, полученных студентами в процессе обучения, приобретение необходимых умений практической работы по избранной специальности.</w:t>
      </w:r>
    </w:p>
    <w:p w14:paraId="5DDA3A79" w14:textId="77777777" w:rsidR="0091104B" w:rsidRPr="004226C0" w:rsidRDefault="00BB2E1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ab/>
        <w:t xml:space="preserve">Задачами производственной практики (по профилю специальности) являются формирование </w:t>
      </w:r>
      <w:r w:rsidR="0091104B" w:rsidRPr="004226C0">
        <w:t>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ФГОС СПО по специальности.</w:t>
      </w:r>
    </w:p>
    <w:p w14:paraId="180222C7" w14:textId="77777777" w:rsidR="00BB2E1C" w:rsidRPr="004226C0" w:rsidRDefault="0091104B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ab/>
      </w:r>
      <w:r w:rsidR="00BB2E1C" w:rsidRPr="004226C0">
        <w:t>Задачи практики в приобретении практического опыта:</w:t>
      </w:r>
    </w:p>
    <w:p w14:paraId="24FCF892" w14:textId="77777777" w:rsidR="00BB2E1C" w:rsidRPr="004226C0" w:rsidRDefault="005121C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 xml:space="preserve">  ПО1-</w:t>
      </w:r>
      <w:r w:rsidR="00BB2E1C" w:rsidRPr="004226C0">
        <w:t>Проведения целевого сбора и анали</w:t>
      </w:r>
      <w:r w:rsidRPr="004226C0">
        <w:t>за подготовительного материала,</w:t>
      </w:r>
    </w:p>
    <w:p w14:paraId="17D8CF6F" w14:textId="77777777" w:rsidR="00BB2E1C" w:rsidRPr="004226C0" w:rsidRDefault="005121C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в</w:t>
      </w:r>
      <w:r w:rsidR="00BB2E1C" w:rsidRPr="004226C0">
        <w:t>ыбора художественных и изобразительных средств в соответствии с творческой задачей;</w:t>
      </w:r>
    </w:p>
    <w:p w14:paraId="739A995B" w14:textId="77777777" w:rsidR="00BB2E1C" w:rsidRPr="004226C0" w:rsidRDefault="005121C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ПО2-</w:t>
      </w:r>
      <w:r w:rsidR="00BB2E1C" w:rsidRPr="004226C0">
        <w:t>Последовательного ведения работы над композицией;</w:t>
      </w:r>
    </w:p>
    <w:p w14:paraId="0CFA3591" w14:textId="77777777" w:rsidR="005121CC" w:rsidRPr="004226C0" w:rsidRDefault="005121C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ПО3-использования методов и приемов пластической обработки различных скульптурных материалов;</w:t>
      </w:r>
    </w:p>
    <w:p w14:paraId="75E5B8BD" w14:textId="77777777" w:rsidR="005121CC" w:rsidRPr="004226C0" w:rsidRDefault="005121C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У1-технически умело выполнять эскиз и отдельные элементы в материале;</w:t>
      </w:r>
    </w:p>
    <w:p w14:paraId="08ED2C4A" w14:textId="77777777" w:rsidR="00EB7B87" w:rsidRPr="004226C0" w:rsidRDefault="005121CC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>У2-находить новые образно-пластические решения для каждой творческой задачи;</w:t>
      </w:r>
      <w:r w:rsidR="00E23351" w:rsidRPr="004226C0">
        <w:tab/>
      </w:r>
    </w:p>
    <w:p w14:paraId="0DC8CFA7" w14:textId="77777777" w:rsidR="00695423" w:rsidRPr="004226C0" w:rsidRDefault="0069542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4226C0">
        <w:rPr>
          <w:color w:val="000000"/>
        </w:rPr>
        <w:t>З. 1. Пластические и художественные свойства, способы обработки основных материалов, применяемых при создании произведений скульптуры;</w:t>
      </w:r>
    </w:p>
    <w:p w14:paraId="6BD2F90E" w14:textId="77777777" w:rsidR="00695423" w:rsidRPr="004226C0" w:rsidRDefault="0069542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4226C0">
        <w:rPr>
          <w:color w:val="000000"/>
        </w:rPr>
        <w:t>З.2. Теоретические основы композиции, закономерности построения художественной формы и особенности ее восприятия;</w:t>
      </w:r>
    </w:p>
    <w:p w14:paraId="17A9818E" w14:textId="77777777" w:rsidR="00695423" w:rsidRPr="004226C0" w:rsidRDefault="0069542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4226C0">
        <w:rPr>
          <w:color w:val="000000"/>
        </w:rPr>
        <w:t>З.3. Основные разновидности, функции и возможности скульптуры;</w:t>
      </w:r>
    </w:p>
    <w:p w14:paraId="5CDBD49D" w14:textId="77777777" w:rsidR="00695423" w:rsidRPr="004226C0" w:rsidRDefault="0069542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4226C0">
        <w:rPr>
          <w:color w:val="000000"/>
        </w:rPr>
        <w:t>З.4. Опыт классического художественного наследия и современной художественной практики;</w:t>
      </w:r>
    </w:p>
    <w:p w14:paraId="7878756E" w14:textId="77777777" w:rsidR="00695423" w:rsidRPr="004226C0" w:rsidRDefault="0069542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4226C0">
        <w:rPr>
          <w:color w:val="000000"/>
        </w:rPr>
        <w:t>З.5. Принципы сбора и систематизации подготовительного материала и способы его применения для воплощения творческого замысла.</w:t>
      </w:r>
    </w:p>
    <w:p w14:paraId="403DFA77" w14:textId="77777777" w:rsidR="00695423" w:rsidRDefault="0069542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</w:p>
    <w:p w14:paraId="61625FAF" w14:textId="77777777" w:rsidR="008C7833" w:rsidRPr="004226C0" w:rsidRDefault="008C7833" w:rsidP="007F0F3E">
      <w:pPr>
        <w:ind w:firstLine="709"/>
        <w:rPr>
          <w:b/>
        </w:rPr>
      </w:pPr>
      <w:bookmarkStart w:id="4" w:name="_Hlk81581695"/>
      <w:r w:rsidRPr="004226C0">
        <w:rPr>
          <w:b/>
        </w:rPr>
        <w:lastRenderedPageBreak/>
        <w:t xml:space="preserve">1.4. Цель и планируемые результаты освоения дисциплины:   </w:t>
      </w:r>
    </w:p>
    <w:p w14:paraId="15FD979D" w14:textId="77777777" w:rsidR="008C7833" w:rsidRPr="004226C0" w:rsidRDefault="008C7833" w:rsidP="008C7833">
      <w:pPr>
        <w:suppressAutoHyphens/>
        <w:ind w:firstLine="567"/>
        <w:jc w:val="both"/>
      </w:pPr>
      <w:r w:rsidRPr="004226C0">
        <w:t>В рамках программы учебной дисциплины обучающимися осваиваются умения и знания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3118"/>
        <w:gridCol w:w="2977"/>
      </w:tblGrid>
      <w:tr w:rsidR="008C7833" w:rsidRPr="004226C0" w14:paraId="20064725" w14:textId="77777777" w:rsidTr="007F0F3E">
        <w:trPr>
          <w:trHeight w:val="649"/>
        </w:trPr>
        <w:tc>
          <w:tcPr>
            <w:tcW w:w="3545" w:type="dxa"/>
            <w:vAlign w:val="center"/>
          </w:tcPr>
          <w:p w14:paraId="3CAE301C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bookmarkStart w:id="5" w:name="_Hlk81579816"/>
            <w:bookmarkEnd w:id="4"/>
            <w:r w:rsidRPr="004226C0">
              <w:rPr>
                <w:b/>
              </w:rPr>
              <w:t>Код</w:t>
            </w:r>
          </w:p>
          <w:p w14:paraId="0178865B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ПК, ОК</w:t>
            </w:r>
          </w:p>
        </w:tc>
        <w:tc>
          <w:tcPr>
            <w:tcW w:w="3118" w:type="dxa"/>
            <w:vAlign w:val="center"/>
          </w:tcPr>
          <w:p w14:paraId="07C6FEEB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Умения</w:t>
            </w:r>
          </w:p>
        </w:tc>
        <w:tc>
          <w:tcPr>
            <w:tcW w:w="2977" w:type="dxa"/>
            <w:vAlign w:val="center"/>
          </w:tcPr>
          <w:p w14:paraId="782E3724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Знания</w:t>
            </w:r>
          </w:p>
        </w:tc>
      </w:tr>
      <w:tr w:rsidR="008C7833" w:rsidRPr="004226C0" w14:paraId="5521C948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2BE41742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3118" w:type="dxa"/>
          </w:tcPr>
          <w:p w14:paraId="685CF705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Умения: лепить с натуры человека и окружающую предметно-пространственную среду</w:t>
            </w:r>
          </w:p>
        </w:tc>
        <w:tc>
          <w:tcPr>
            <w:tcW w:w="2977" w:type="dxa"/>
          </w:tcPr>
          <w:p w14:paraId="517D75EC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Знания: методов лепки с натуры человека и окружающей предметно-пространственной среды в круглой скульптуре и в рельефе.</w:t>
            </w:r>
          </w:p>
        </w:tc>
      </w:tr>
      <w:tr w:rsidR="008C7833" w:rsidRPr="004226C0" w14:paraId="1C1ABF00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0C33B43D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118" w:type="dxa"/>
          </w:tcPr>
          <w:p w14:paraId="36963CE9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Умения: применять знания о закономерностях построения художественной формы и особенностях ее восприятия</w:t>
            </w:r>
          </w:p>
        </w:tc>
        <w:tc>
          <w:tcPr>
            <w:tcW w:w="2977" w:type="dxa"/>
          </w:tcPr>
          <w:p w14:paraId="3CAB8BB0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Знания: о закономерностях построения художественной формы и особенностях ее восприятия.</w:t>
            </w:r>
          </w:p>
        </w:tc>
      </w:tr>
      <w:tr w:rsidR="008C7833" w:rsidRPr="004226C0" w14:paraId="1D030DCB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491E113B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118" w:type="dxa"/>
          </w:tcPr>
          <w:p w14:paraId="2187E10C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Умения: Проводить работу по целевому сбору, анализу, обобщению и применению подготовительного материала</w:t>
            </w:r>
          </w:p>
        </w:tc>
        <w:tc>
          <w:tcPr>
            <w:tcW w:w="2977" w:type="dxa"/>
          </w:tcPr>
          <w:p w14:paraId="74D15050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Знания: методов целевого сбора, анализа, обобщения и применения подготовительного материала</w:t>
            </w:r>
          </w:p>
        </w:tc>
      </w:tr>
      <w:tr w:rsidR="008C7833" w:rsidRPr="004226C0" w14:paraId="69A70333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1934DA9F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1.4. Последовательно вести работу над композицией.</w:t>
            </w:r>
          </w:p>
        </w:tc>
        <w:tc>
          <w:tcPr>
            <w:tcW w:w="3118" w:type="dxa"/>
          </w:tcPr>
          <w:p w14:paraId="1BB3D03E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Умения: Последовательно вести работу над композицией в скульптуре..</w:t>
            </w:r>
          </w:p>
        </w:tc>
        <w:tc>
          <w:tcPr>
            <w:tcW w:w="2977" w:type="dxa"/>
          </w:tcPr>
          <w:p w14:paraId="5C48A321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Знания: Последовательно вести работу над композицией в скульптуре..</w:t>
            </w:r>
          </w:p>
        </w:tc>
      </w:tr>
      <w:tr w:rsidR="008C7833" w:rsidRPr="004226C0" w14:paraId="7D2771AB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4732B00A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3118" w:type="dxa"/>
          </w:tcPr>
          <w:p w14:paraId="7E985AC7" w14:textId="77777777" w:rsidR="008C7833" w:rsidRPr="004226C0" w:rsidRDefault="008C7833" w:rsidP="00054021">
            <w:pPr>
              <w:pStyle w:val="af7"/>
            </w:pPr>
            <w:r w:rsidRPr="004226C0">
              <w:t>Умения: использовать пластические и художественные свойства глины и пластилина при создании произведений скульптуры..</w:t>
            </w:r>
          </w:p>
          <w:p w14:paraId="35DF7AC1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977" w:type="dxa"/>
          </w:tcPr>
          <w:p w14:paraId="59751EB2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Знания: как использовать пластические и художественные свойства глины и пластилина при создании произведений скульптуры..</w:t>
            </w:r>
          </w:p>
        </w:tc>
      </w:tr>
      <w:tr w:rsidR="008C7833" w:rsidRPr="004226C0" w14:paraId="4A6F213C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6D40B99C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1.6. Владеть различными техническими приемами выполнения скульптурных работ.</w:t>
            </w:r>
          </w:p>
        </w:tc>
        <w:tc>
          <w:tcPr>
            <w:tcW w:w="3118" w:type="dxa"/>
          </w:tcPr>
          <w:p w14:paraId="671D85B0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Умения: лвадеть различными техническими приемами выполнения скульптурных работ</w:t>
            </w:r>
          </w:p>
        </w:tc>
        <w:tc>
          <w:tcPr>
            <w:tcW w:w="2977" w:type="dxa"/>
          </w:tcPr>
          <w:p w14:paraId="729EA00E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Знания:</w:t>
            </w:r>
            <w:r w:rsidRPr="004226C0">
              <w:tab/>
              <w:t>владение различными техническими приемами выполнения скульптурных работ</w:t>
            </w:r>
          </w:p>
        </w:tc>
      </w:tr>
      <w:tr w:rsidR="008C7833" w:rsidRPr="004226C0" w14:paraId="1A596D13" w14:textId="77777777" w:rsidTr="007F0F3E">
        <w:trPr>
          <w:trHeight w:val="212"/>
        </w:trPr>
        <w:tc>
          <w:tcPr>
            <w:tcW w:w="3545" w:type="dxa"/>
            <w:shd w:val="clear" w:color="auto" w:fill="auto"/>
          </w:tcPr>
          <w:p w14:paraId="245AE738" w14:textId="77777777" w:rsidR="008C7833" w:rsidRPr="004226C0" w:rsidRDefault="008C7833" w:rsidP="00054021">
            <w:pPr>
              <w:suppressAutoHyphens/>
              <w:jc w:val="center"/>
            </w:pPr>
            <w:r w:rsidRPr="004226C0"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118" w:type="dxa"/>
          </w:tcPr>
          <w:p w14:paraId="4E6522D0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Умения: находить новые образно-пластические решения для каждой творческой задачи.</w:t>
            </w:r>
          </w:p>
        </w:tc>
        <w:tc>
          <w:tcPr>
            <w:tcW w:w="2977" w:type="dxa"/>
          </w:tcPr>
          <w:p w14:paraId="18F56CBE" w14:textId="77777777" w:rsidR="008C7833" w:rsidRPr="004226C0" w:rsidRDefault="008C7833" w:rsidP="00054021">
            <w:pPr>
              <w:suppressAutoHyphens/>
              <w:jc w:val="center"/>
              <w:rPr>
                <w:b/>
              </w:rPr>
            </w:pPr>
            <w:r w:rsidRPr="004226C0">
              <w:t>Знания: находить новые образно-пластические решения для каждой творческой задачи.</w:t>
            </w:r>
          </w:p>
        </w:tc>
      </w:tr>
      <w:tr w:rsidR="008C7833" w:rsidRPr="004226C0" w14:paraId="0ECA7895" w14:textId="77777777" w:rsidTr="007F0F3E">
        <w:trPr>
          <w:trHeight w:val="1552"/>
        </w:trPr>
        <w:tc>
          <w:tcPr>
            <w:tcW w:w="3545" w:type="dxa"/>
            <w:shd w:val="clear" w:color="auto" w:fill="auto"/>
          </w:tcPr>
          <w:p w14:paraId="73BA2048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1.</w:t>
            </w:r>
          </w:p>
          <w:p w14:paraId="467554B4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  <w:shd w:val="clear" w:color="auto" w:fill="auto"/>
          </w:tcPr>
          <w:p w14:paraId="1E3F629F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отразить в скульптуре социальную значимость своей будущей профессии</w:t>
            </w:r>
          </w:p>
        </w:tc>
        <w:tc>
          <w:tcPr>
            <w:tcW w:w="2977" w:type="dxa"/>
            <w:shd w:val="clear" w:color="auto" w:fill="auto"/>
          </w:tcPr>
          <w:p w14:paraId="00B73074" w14:textId="77777777" w:rsidR="008C7833" w:rsidRPr="004226C0" w:rsidRDefault="008C7833" w:rsidP="00054021">
            <w:pPr>
              <w:pStyle w:val="af7"/>
              <w:rPr>
                <w:bCs/>
                <w:color w:val="000000"/>
              </w:rPr>
            </w:pPr>
            <w:r w:rsidRPr="004226C0">
              <w:t>Знания: сущности и социальной значимости профессии скульптор, устойчивый интерес к ней.</w:t>
            </w:r>
          </w:p>
        </w:tc>
      </w:tr>
      <w:tr w:rsidR="008C7833" w:rsidRPr="004226C0" w14:paraId="3D1CDDBF" w14:textId="77777777" w:rsidTr="007F0F3E">
        <w:trPr>
          <w:trHeight w:val="1977"/>
        </w:trPr>
        <w:tc>
          <w:tcPr>
            <w:tcW w:w="3545" w:type="dxa"/>
            <w:shd w:val="clear" w:color="auto" w:fill="auto"/>
          </w:tcPr>
          <w:p w14:paraId="0880A694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lastRenderedPageBreak/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8" w:type="dxa"/>
            <w:shd w:val="clear" w:color="auto" w:fill="auto"/>
          </w:tcPr>
          <w:p w14:paraId="4A832E74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2977" w:type="dxa"/>
            <w:shd w:val="clear" w:color="auto" w:fill="auto"/>
          </w:tcPr>
          <w:p w14:paraId="201412AB" w14:textId="248D2E9B" w:rsidR="008C7833" w:rsidRPr="004226C0" w:rsidRDefault="008C7833" w:rsidP="007F0F3E">
            <w:pPr>
              <w:pStyle w:val="s1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</w:t>
            </w:r>
            <w:r w:rsidRPr="004226C0">
              <w:t xml:space="preserve"> о</w:t>
            </w:r>
            <w:r w:rsidRPr="004226C0">
              <w:rPr>
                <w:bCs/>
                <w:color w:val="000000"/>
              </w:rPr>
              <w:t>рганизации собственной деятельности, методов и способов выполнения профессиональных задач, оценки их эффективности и качества</w:t>
            </w:r>
          </w:p>
        </w:tc>
      </w:tr>
      <w:tr w:rsidR="008C7833" w:rsidRPr="004226C0" w14:paraId="06EF765A" w14:textId="77777777" w:rsidTr="007F0F3E">
        <w:trPr>
          <w:trHeight w:val="1317"/>
        </w:trPr>
        <w:tc>
          <w:tcPr>
            <w:tcW w:w="3545" w:type="dxa"/>
            <w:shd w:val="clear" w:color="auto" w:fill="auto"/>
          </w:tcPr>
          <w:p w14:paraId="1773C7FF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118" w:type="dxa"/>
            <w:shd w:val="clear" w:color="auto" w:fill="auto"/>
          </w:tcPr>
          <w:p w14:paraId="4FCC52C9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принимать решения в нестандартных ситуациях</w:t>
            </w:r>
          </w:p>
        </w:tc>
        <w:tc>
          <w:tcPr>
            <w:tcW w:w="2977" w:type="dxa"/>
            <w:shd w:val="clear" w:color="auto" w:fill="auto"/>
          </w:tcPr>
          <w:p w14:paraId="6C90B7FE" w14:textId="77777777" w:rsidR="008C7833" w:rsidRPr="004226C0" w:rsidRDefault="008C7833" w:rsidP="00054021">
            <w:pPr>
              <w:pStyle w:val="s1"/>
              <w:spacing w:before="0" w:after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</w:t>
            </w:r>
            <w:r w:rsidRPr="004226C0">
              <w:t xml:space="preserve"> </w:t>
            </w:r>
            <w:r w:rsidRPr="004226C0">
              <w:rPr>
                <w:bCs/>
                <w:color w:val="000000"/>
              </w:rPr>
              <w:t>Решения проблем</w:t>
            </w:r>
          </w:p>
        </w:tc>
      </w:tr>
      <w:tr w:rsidR="008C7833" w:rsidRPr="004226C0" w14:paraId="4074D0B4" w14:textId="77777777" w:rsidTr="007F0F3E">
        <w:trPr>
          <w:trHeight w:val="2630"/>
        </w:trPr>
        <w:tc>
          <w:tcPr>
            <w:tcW w:w="3545" w:type="dxa"/>
            <w:shd w:val="clear" w:color="auto" w:fill="auto"/>
          </w:tcPr>
          <w:p w14:paraId="2B9BFD8A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4.</w:t>
            </w:r>
          </w:p>
          <w:p w14:paraId="1A5A5C5F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118" w:type="dxa"/>
            <w:shd w:val="clear" w:color="auto" w:fill="auto"/>
          </w:tcPr>
          <w:p w14:paraId="179655B2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осуществлять поиск, анализ и оценку информации, необходимой для постановки и решения профессиональных задач в скульптуре, профессионального и личностного развития.</w:t>
            </w:r>
          </w:p>
        </w:tc>
        <w:tc>
          <w:tcPr>
            <w:tcW w:w="2977" w:type="dxa"/>
            <w:shd w:val="clear" w:color="auto" w:fill="auto"/>
          </w:tcPr>
          <w:p w14:paraId="7D625571" w14:textId="77777777" w:rsidR="008C7833" w:rsidRPr="004226C0" w:rsidRDefault="008C7833" w:rsidP="00054021">
            <w:pPr>
              <w:pStyle w:val="s1"/>
              <w:spacing w:before="0" w:after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</w:t>
            </w:r>
            <w:r w:rsidRPr="004226C0">
              <w:t xml:space="preserve"> как о</w:t>
            </w:r>
            <w:r w:rsidRPr="004226C0">
              <w:rPr>
                <w:bCs/>
                <w:color w:val="000000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876D46" w:rsidRPr="004226C0" w14:paraId="2B2DD72F" w14:textId="77777777" w:rsidTr="007F0F3E">
        <w:trPr>
          <w:trHeight w:val="2451"/>
        </w:trPr>
        <w:tc>
          <w:tcPr>
            <w:tcW w:w="3545" w:type="dxa"/>
            <w:shd w:val="clear" w:color="auto" w:fill="auto"/>
          </w:tcPr>
          <w:p w14:paraId="5C775E95" w14:textId="77777777" w:rsidR="00876D46" w:rsidRPr="004226C0" w:rsidRDefault="00876D46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118" w:type="dxa"/>
            <w:shd w:val="clear" w:color="auto" w:fill="auto"/>
          </w:tcPr>
          <w:p w14:paraId="6A74681F" w14:textId="77777777" w:rsidR="00876D46" w:rsidRPr="004226C0" w:rsidRDefault="00876D46" w:rsidP="00054021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использовать информационно-коммуникационные технологии для совершенствования профессиональной деятельности</w:t>
            </w:r>
            <w:r w:rsidRPr="004226C0">
              <w:t xml:space="preserve"> </w:t>
            </w:r>
            <w:r w:rsidRPr="004226C0">
              <w:rPr>
                <w:bCs/>
                <w:color w:val="000000"/>
              </w:rPr>
              <w:t>в скульптуре</w:t>
            </w:r>
          </w:p>
        </w:tc>
        <w:tc>
          <w:tcPr>
            <w:tcW w:w="2977" w:type="dxa"/>
            <w:shd w:val="clear" w:color="auto" w:fill="auto"/>
          </w:tcPr>
          <w:p w14:paraId="0ECB5FFB" w14:textId="17A76BF7" w:rsidR="00876D46" w:rsidRPr="004226C0" w:rsidRDefault="00876D46" w:rsidP="00054021">
            <w:pPr>
              <w:pStyle w:val="s1"/>
              <w:spacing w:before="0" w:after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 как использовать информационно-коммуникационные технологии для совершенствования профессиональной деятельности в скульптуре.</w:t>
            </w:r>
          </w:p>
        </w:tc>
      </w:tr>
      <w:tr w:rsidR="00876D46" w:rsidRPr="004226C0" w14:paraId="4CDB4A9D" w14:textId="77777777" w:rsidTr="007F0F3E">
        <w:trPr>
          <w:trHeight w:hRule="exact" w:val="10"/>
        </w:trPr>
        <w:tc>
          <w:tcPr>
            <w:tcW w:w="3545" w:type="dxa"/>
            <w:shd w:val="clear" w:color="auto" w:fill="auto"/>
          </w:tcPr>
          <w:p w14:paraId="0EDD4D38" w14:textId="77777777" w:rsidR="00876D46" w:rsidRPr="004226C0" w:rsidRDefault="00876D46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118" w:type="dxa"/>
            <w:shd w:val="clear" w:color="auto" w:fill="auto"/>
          </w:tcPr>
          <w:p w14:paraId="5AE80AC0" w14:textId="77777777" w:rsidR="00876D46" w:rsidRPr="004226C0" w:rsidRDefault="00876D46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2977" w:type="dxa"/>
            <w:shd w:val="clear" w:color="auto" w:fill="auto"/>
          </w:tcPr>
          <w:p w14:paraId="12F14470" w14:textId="6A0F92C3" w:rsidR="00876D46" w:rsidRPr="004226C0" w:rsidRDefault="00876D46" w:rsidP="00054021">
            <w:pPr>
              <w:pStyle w:val="s1"/>
              <w:spacing w:before="0" w:after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</w:t>
            </w:r>
            <w:r w:rsidRPr="004226C0">
              <w:t xml:space="preserve"> как р</w:t>
            </w:r>
            <w:r w:rsidRPr="004226C0">
              <w:rPr>
                <w:bCs/>
                <w:color w:val="000000"/>
              </w:rPr>
              <w:t>аботать в коллективе, обеспечивать его сплочение, эффективно общаться с коллегами, руководством.</w:t>
            </w:r>
          </w:p>
        </w:tc>
      </w:tr>
      <w:tr w:rsidR="008C7833" w:rsidRPr="004226C0" w14:paraId="0C460F20" w14:textId="77777777" w:rsidTr="007F0F3E">
        <w:trPr>
          <w:trHeight w:val="2395"/>
        </w:trPr>
        <w:tc>
          <w:tcPr>
            <w:tcW w:w="3545" w:type="dxa"/>
            <w:shd w:val="clear" w:color="auto" w:fill="auto"/>
          </w:tcPr>
          <w:p w14:paraId="3734A5DD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7.</w:t>
            </w:r>
          </w:p>
          <w:p w14:paraId="79CBD2DE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118" w:type="dxa"/>
            <w:shd w:val="clear" w:color="auto" w:fill="auto"/>
          </w:tcPr>
          <w:p w14:paraId="1B6588B6" w14:textId="77777777" w:rsidR="008C7833" w:rsidRPr="004226C0" w:rsidRDefault="008C7833" w:rsidP="00054021">
            <w:pPr>
              <w:pStyle w:val="s1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ставить цели в скульптуре</w:t>
            </w:r>
          </w:p>
          <w:p w14:paraId="213A5D8D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2977" w:type="dxa"/>
            <w:shd w:val="clear" w:color="auto" w:fill="auto"/>
          </w:tcPr>
          <w:p w14:paraId="57239CE0" w14:textId="77777777" w:rsidR="008C7833" w:rsidRPr="004226C0" w:rsidRDefault="008C7833" w:rsidP="00054021">
            <w:pPr>
              <w:pStyle w:val="s1"/>
              <w:spacing w:before="0" w:after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 как ставить цели в Скульптуре</w:t>
            </w:r>
          </w:p>
        </w:tc>
      </w:tr>
      <w:tr w:rsidR="008C7833" w:rsidRPr="004226C0" w14:paraId="376C679F" w14:textId="77777777" w:rsidTr="007F0F3E">
        <w:trPr>
          <w:trHeight w:val="2826"/>
        </w:trPr>
        <w:tc>
          <w:tcPr>
            <w:tcW w:w="3545" w:type="dxa"/>
            <w:shd w:val="clear" w:color="auto" w:fill="auto"/>
          </w:tcPr>
          <w:p w14:paraId="76BEF89E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18" w:type="dxa"/>
            <w:shd w:val="clear" w:color="auto" w:fill="auto"/>
          </w:tcPr>
          <w:p w14:paraId="1754B5DE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 скульптуре</w:t>
            </w:r>
          </w:p>
        </w:tc>
        <w:tc>
          <w:tcPr>
            <w:tcW w:w="2977" w:type="dxa"/>
            <w:shd w:val="clear" w:color="auto" w:fill="auto"/>
          </w:tcPr>
          <w:p w14:paraId="27D1D1DA" w14:textId="77777777" w:rsidR="008C7833" w:rsidRPr="004226C0" w:rsidRDefault="008C7833" w:rsidP="00054021">
            <w:pPr>
              <w:pStyle w:val="s1"/>
              <w:spacing w:before="0" w:after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 методов самостоятельносо определения задач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8C7833" w:rsidRPr="004226C0" w14:paraId="060A16C2" w14:textId="77777777" w:rsidTr="007F0F3E">
        <w:trPr>
          <w:trHeight w:val="1976"/>
        </w:trPr>
        <w:tc>
          <w:tcPr>
            <w:tcW w:w="3545" w:type="dxa"/>
            <w:shd w:val="clear" w:color="auto" w:fill="auto"/>
          </w:tcPr>
          <w:p w14:paraId="54D006EB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bookmarkStart w:id="6" w:name="_Hlk78738250"/>
            <w:r w:rsidRPr="004226C0">
              <w:rPr>
                <w:bCs/>
                <w:color w:val="000000"/>
              </w:rPr>
              <w:lastRenderedPageBreak/>
              <w:t>ОК9. Ориентироваться в условиях частой смены технологий в профессиональной деятельности.</w:t>
            </w:r>
          </w:p>
        </w:tc>
        <w:tc>
          <w:tcPr>
            <w:tcW w:w="3118" w:type="dxa"/>
            <w:shd w:val="clear" w:color="auto" w:fill="auto"/>
          </w:tcPr>
          <w:p w14:paraId="4BA63C23" w14:textId="77777777" w:rsidR="008C7833" w:rsidRPr="004226C0" w:rsidRDefault="008C7833" w:rsidP="00054021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Умения: ориентироваться в условиях частой смены технологий в профессиональной деятельности</w:t>
            </w:r>
            <w:r w:rsidRPr="004226C0">
              <w:t xml:space="preserve"> </w:t>
            </w:r>
            <w:r w:rsidRPr="004226C0">
              <w:rPr>
                <w:bCs/>
                <w:color w:val="000000"/>
              </w:rPr>
              <w:t>в области скульптуры.</w:t>
            </w:r>
          </w:p>
        </w:tc>
        <w:tc>
          <w:tcPr>
            <w:tcW w:w="2977" w:type="dxa"/>
            <w:shd w:val="clear" w:color="auto" w:fill="auto"/>
          </w:tcPr>
          <w:p w14:paraId="435DF197" w14:textId="77777777" w:rsidR="008C7833" w:rsidRPr="004226C0" w:rsidRDefault="008C7833" w:rsidP="00054021">
            <w:pPr>
              <w:pStyle w:val="s1"/>
              <w:spacing w:before="0" w:after="0"/>
              <w:rPr>
                <w:bCs/>
                <w:color w:val="000000"/>
              </w:rPr>
            </w:pPr>
            <w:r w:rsidRPr="004226C0">
              <w:rPr>
                <w:bCs/>
                <w:color w:val="000000"/>
              </w:rPr>
              <w:t>Знания:</w:t>
            </w:r>
            <w:r w:rsidRPr="004226C0">
              <w:t xml:space="preserve"> </w:t>
            </w:r>
            <w:r w:rsidRPr="004226C0">
              <w:rPr>
                <w:bCs/>
                <w:color w:val="000000"/>
              </w:rPr>
              <w:t>технологий в профессиональной деятельности в области скульптуры.</w:t>
            </w:r>
          </w:p>
        </w:tc>
      </w:tr>
      <w:bookmarkEnd w:id="5"/>
      <w:bookmarkEnd w:id="6"/>
    </w:tbl>
    <w:p w14:paraId="5F2C44B0" w14:textId="5D9BF7DF" w:rsidR="002F3452" w:rsidRPr="004226C0" w:rsidRDefault="002F3452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954364B" w14:textId="77777777" w:rsidR="007F0F3E" w:rsidRDefault="007F0F3E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7F0F3E" w:rsidRPr="00640A25" w14:paraId="4ADDE536" w14:textId="77777777" w:rsidTr="00121EE2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88F3" w14:textId="77777777" w:rsidR="007F0F3E" w:rsidRPr="00640A25" w:rsidRDefault="007F0F3E" w:rsidP="00121EE2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Личностные результаты</w:t>
            </w:r>
          </w:p>
          <w:p w14:paraId="4899CAD6" w14:textId="77777777" w:rsidR="007F0F3E" w:rsidRPr="00640A25" w:rsidRDefault="007F0F3E" w:rsidP="00121EE2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реализации программы воспитания</w:t>
            </w:r>
          </w:p>
          <w:p w14:paraId="4F07579F" w14:textId="77777777" w:rsidR="007F0F3E" w:rsidRPr="00640A25" w:rsidRDefault="007F0F3E" w:rsidP="00121EE2">
            <w:pPr>
              <w:jc w:val="center"/>
              <w:rPr>
                <w:b/>
                <w:bCs/>
              </w:rPr>
            </w:pPr>
            <w:r w:rsidRPr="00640A25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4D78" w14:textId="77777777" w:rsidR="007F0F3E" w:rsidRPr="00640A25" w:rsidRDefault="007F0F3E" w:rsidP="00121EE2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7F0F3E" w:rsidRPr="00640A25" w14:paraId="59E53968" w14:textId="77777777" w:rsidTr="00121EE2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22AE" w14:textId="77777777" w:rsidR="007F0F3E" w:rsidRPr="00640A25" w:rsidRDefault="007F0F3E" w:rsidP="00121EE2">
            <w:pPr>
              <w:jc w:val="both"/>
              <w:rPr>
                <w:b/>
                <w:bCs/>
              </w:rPr>
            </w:pPr>
            <w:r w:rsidRPr="005B219E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</w:t>
            </w:r>
            <w:r>
              <w:t>но опасное поведение окружающих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53CB" w14:textId="77777777" w:rsidR="007F0F3E" w:rsidRPr="00640A25" w:rsidRDefault="007F0F3E" w:rsidP="00121EE2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3</w:t>
            </w:r>
          </w:p>
        </w:tc>
      </w:tr>
      <w:tr w:rsidR="007F0F3E" w:rsidRPr="00640A25" w14:paraId="12F80857" w14:textId="77777777" w:rsidTr="00121EE2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07F" w14:textId="77777777" w:rsidR="007F0F3E" w:rsidRPr="00640A25" w:rsidRDefault="007F0F3E" w:rsidP="00121EE2">
            <w:pPr>
              <w:jc w:val="both"/>
              <w:rPr>
                <w:b/>
                <w:bCs/>
              </w:rPr>
            </w:pPr>
            <w:r w:rsidRPr="005B219E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</w:t>
            </w:r>
            <w:r>
              <w:t>нструктивного «цифрового следа»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2055" w14:textId="77777777" w:rsidR="007F0F3E" w:rsidRPr="00640A25" w:rsidRDefault="007F0F3E" w:rsidP="00121EE2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4</w:t>
            </w:r>
          </w:p>
        </w:tc>
      </w:tr>
      <w:tr w:rsidR="007F0F3E" w:rsidRPr="00640A25" w14:paraId="5FE81FAE" w14:textId="77777777" w:rsidTr="00121EE2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B291" w14:textId="77777777" w:rsidR="007F0F3E" w:rsidRPr="005B219E" w:rsidRDefault="007F0F3E" w:rsidP="00121EE2">
            <w:pPr>
              <w:jc w:val="both"/>
            </w:pPr>
            <w:r w:rsidRPr="005B219E"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5106" w14:textId="77777777" w:rsidR="007F0F3E" w:rsidRPr="005B219E" w:rsidRDefault="007F0F3E" w:rsidP="00121EE2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7</w:t>
            </w:r>
          </w:p>
        </w:tc>
      </w:tr>
      <w:tr w:rsidR="007F0F3E" w:rsidRPr="00640A25" w14:paraId="24F1409B" w14:textId="77777777" w:rsidTr="00121EE2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182" w14:textId="77777777" w:rsidR="007F0F3E" w:rsidRPr="005B219E" w:rsidRDefault="007F0F3E" w:rsidP="00121EE2">
            <w:pPr>
              <w:jc w:val="both"/>
            </w:pPr>
            <w:r w:rsidRPr="005B219E">
              <w:t>Проявляющий и демонстрирующий уважение к представителям различных этнокультурных, социальных, конфессиональных и иных групп</w:t>
            </w:r>
            <w:r>
              <w:t>. Сопричастный к сохранению, при</w:t>
            </w:r>
            <w:r w:rsidRPr="005B219E">
              <w:t>умножению и трансляции культурных традиций и ценностей многонацион</w:t>
            </w:r>
            <w:r>
              <w:t>ального российского государства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644" w14:textId="77777777" w:rsidR="007F0F3E" w:rsidRPr="005B219E" w:rsidRDefault="007F0F3E" w:rsidP="00121EE2">
            <w:pPr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8</w:t>
            </w:r>
          </w:p>
        </w:tc>
      </w:tr>
      <w:tr w:rsidR="007F0F3E" w:rsidRPr="00640A25" w14:paraId="793EE23D" w14:textId="77777777" w:rsidTr="00121EE2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5319" w14:textId="77777777" w:rsidR="007F0F3E" w:rsidRPr="00640A25" w:rsidRDefault="007F0F3E" w:rsidP="00121EE2">
            <w:pPr>
              <w:spacing w:line="276" w:lineRule="auto"/>
              <w:jc w:val="both"/>
              <w:rPr>
                <w:bCs/>
              </w:rPr>
            </w:pPr>
            <w:r w:rsidRPr="00640A25">
              <w:rPr>
                <w:bCs/>
              </w:rPr>
              <w:t xml:space="preserve">Соблюдающий в своей профессиональной деятельности этические принципы: честности, независимости, профессионального скепти-цизма, противодействия коррупции и экстремизму, обладающий си-стемным мышлением и умением принимать решение в условиях риска и неопределенности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C94A" w14:textId="77777777" w:rsidR="007F0F3E" w:rsidRPr="00640A25" w:rsidRDefault="007F0F3E" w:rsidP="00121EE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13</w:t>
            </w:r>
          </w:p>
        </w:tc>
      </w:tr>
      <w:tr w:rsidR="007F0F3E" w:rsidRPr="00640A25" w14:paraId="3E5FDB50" w14:textId="77777777" w:rsidTr="00121EE2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2D80" w14:textId="77777777" w:rsidR="007F0F3E" w:rsidRPr="00640A25" w:rsidRDefault="007F0F3E" w:rsidP="00121EE2">
            <w:pPr>
              <w:spacing w:line="276" w:lineRule="auto"/>
              <w:jc w:val="both"/>
              <w:rPr>
                <w:bCs/>
              </w:rPr>
            </w:pPr>
            <w:r w:rsidRPr="001414D0">
              <w:rPr>
                <w:bCs/>
              </w:rPr>
              <w:t>Понимающий сущность и социальную значимость своей будущей профессии, проявл</w:t>
            </w:r>
            <w:r>
              <w:rPr>
                <w:bCs/>
              </w:rPr>
              <w:t>яющий  к ней устойчивый интерес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84B4" w14:textId="77777777" w:rsidR="007F0F3E" w:rsidRPr="00640A25" w:rsidRDefault="007F0F3E" w:rsidP="00121EE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7F0F3E" w:rsidRPr="00640A25" w14:paraId="3D7D9823" w14:textId="77777777" w:rsidTr="00121EE2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5184" w14:textId="77777777" w:rsidR="007F0F3E" w:rsidRPr="00640A25" w:rsidRDefault="007F0F3E" w:rsidP="00121EE2">
            <w:pPr>
              <w:spacing w:line="276" w:lineRule="auto"/>
              <w:jc w:val="both"/>
              <w:rPr>
                <w:bCs/>
              </w:rPr>
            </w:pPr>
            <w:r w:rsidRPr="00640A25">
              <w:rPr>
                <w:bCs/>
              </w:rPr>
              <w:t xml:space="preserve">Открытый к текущим и перспективным изменениям в мире труда и профессий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43C4" w14:textId="77777777" w:rsidR="007F0F3E" w:rsidRPr="00640A25" w:rsidRDefault="007F0F3E" w:rsidP="00121EE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15</w:t>
            </w:r>
          </w:p>
        </w:tc>
      </w:tr>
      <w:tr w:rsidR="007F0F3E" w:rsidRPr="00640A25" w14:paraId="33863088" w14:textId="77777777" w:rsidTr="00121EE2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39B4" w14:textId="77777777" w:rsidR="007F0F3E" w:rsidRPr="00640A25" w:rsidRDefault="007F0F3E" w:rsidP="00121EE2">
            <w:pPr>
              <w:spacing w:line="276" w:lineRule="auto"/>
              <w:ind w:firstLine="33"/>
              <w:jc w:val="both"/>
            </w:pPr>
            <w:r w:rsidRPr="00640A25"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14:paraId="05AC70B5" w14:textId="77777777" w:rsidR="007F0F3E" w:rsidRPr="00640A25" w:rsidRDefault="007F0F3E" w:rsidP="00121EE2">
            <w:pPr>
              <w:spacing w:line="276" w:lineRule="auto"/>
              <w:ind w:firstLine="33"/>
              <w:jc w:val="both"/>
            </w:pPr>
            <w:r w:rsidRPr="00640A25">
              <w:t xml:space="preserve"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</w:t>
            </w:r>
            <w:r w:rsidRPr="00640A25">
              <w:lastRenderedPageBreak/>
              <w:t>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79B7" w14:textId="77777777" w:rsidR="007F0F3E" w:rsidRPr="00640A25" w:rsidRDefault="007F0F3E" w:rsidP="00121EE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lastRenderedPageBreak/>
              <w:t>ЛР 19</w:t>
            </w:r>
          </w:p>
        </w:tc>
      </w:tr>
      <w:tr w:rsidR="007F0F3E" w:rsidRPr="00640A25" w14:paraId="17CD5702" w14:textId="77777777" w:rsidTr="00121EE2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9D16" w14:textId="77777777" w:rsidR="007F0F3E" w:rsidRPr="00640A25" w:rsidRDefault="007F0F3E" w:rsidP="00121EE2">
            <w:pPr>
              <w:spacing w:line="276" w:lineRule="auto"/>
              <w:ind w:firstLine="33"/>
              <w:jc w:val="both"/>
            </w:pPr>
            <w:r w:rsidRPr="00640A25">
              <w:t>Сохранение традиций и поддержание престижа своей образователь-ной организации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1A00" w14:textId="77777777" w:rsidR="007F0F3E" w:rsidRPr="00640A25" w:rsidRDefault="007F0F3E" w:rsidP="00121EE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22</w:t>
            </w:r>
          </w:p>
        </w:tc>
      </w:tr>
      <w:tr w:rsidR="007F0F3E" w:rsidRPr="00640A25" w14:paraId="320F5D03" w14:textId="77777777" w:rsidTr="00121EE2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9582" w14:textId="77777777" w:rsidR="007F0F3E" w:rsidRPr="00640A25" w:rsidRDefault="007F0F3E" w:rsidP="00121EE2">
            <w:pPr>
              <w:spacing w:line="276" w:lineRule="auto"/>
              <w:ind w:firstLine="33"/>
              <w:jc w:val="both"/>
              <w:rPr>
                <w:bCs/>
              </w:rPr>
            </w:pPr>
            <w:r w:rsidRPr="00640A25"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7565" w14:textId="77777777" w:rsidR="007F0F3E" w:rsidRPr="00640A25" w:rsidRDefault="007F0F3E" w:rsidP="00121EE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23</w:t>
            </w:r>
          </w:p>
        </w:tc>
      </w:tr>
      <w:tr w:rsidR="007F0F3E" w:rsidRPr="00640A25" w14:paraId="2A44F742" w14:textId="77777777" w:rsidTr="00121EE2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435" w14:textId="77777777" w:rsidR="007F0F3E" w:rsidRPr="00640A25" w:rsidRDefault="007F0F3E" w:rsidP="00121EE2">
            <w:pPr>
              <w:spacing w:line="276" w:lineRule="auto"/>
              <w:ind w:firstLine="33"/>
              <w:jc w:val="both"/>
              <w:rPr>
                <w:bCs/>
              </w:rPr>
            </w:pPr>
            <w:r w:rsidRPr="00640A25"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001B" w14:textId="77777777" w:rsidR="007F0F3E" w:rsidRPr="00640A25" w:rsidRDefault="007F0F3E" w:rsidP="00121EE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ЛР 24</w:t>
            </w:r>
          </w:p>
        </w:tc>
      </w:tr>
    </w:tbl>
    <w:p w14:paraId="32CE64BC" w14:textId="77777777" w:rsidR="007F0F3E" w:rsidRDefault="007F0F3E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32FB5E42" w14:textId="77777777" w:rsidR="007F0F3E" w:rsidRPr="00640A25" w:rsidRDefault="007F0F3E" w:rsidP="007F0F3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5</w:t>
      </w:r>
      <w:r w:rsidRPr="00640A25">
        <w:rPr>
          <w:b/>
        </w:rPr>
        <w:t>. Реализация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воспитательных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аспектов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в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процессе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учебных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занятий</w:t>
      </w:r>
    </w:p>
    <w:p w14:paraId="705BDB45" w14:textId="77777777" w:rsidR="007F0F3E" w:rsidRPr="00640A25" w:rsidRDefault="007F0F3E" w:rsidP="007F0F3E">
      <w:pPr>
        <w:tabs>
          <w:tab w:val="left" w:pos="10206"/>
        </w:tabs>
        <w:ind w:firstLine="709"/>
        <w:jc w:val="both"/>
        <w:rPr>
          <w:spacing w:val="-2"/>
        </w:rPr>
      </w:pPr>
      <w:r w:rsidRPr="00640A25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40A25">
        <w:rPr>
          <w:spacing w:val="-2"/>
        </w:rPr>
        <w:t>включающих:</w:t>
      </w:r>
    </w:p>
    <w:p w14:paraId="0EF7E958" w14:textId="77777777" w:rsidR="007F0F3E" w:rsidRPr="00640A25" w:rsidRDefault="007F0F3E" w:rsidP="007F0F3E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интереса к будущей профессии;</w:t>
      </w:r>
    </w:p>
    <w:p w14:paraId="57BF916F" w14:textId="77777777" w:rsidR="007F0F3E" w:rsidRPr="00640A25" w:rsidRDefault="007F0F3E" w:rsidP="007F0F3E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оценку собственного продвижения, личностного развития;</w:t>
      </w:r>
    </w:p>
    <w:p w14:paraId="6B3B3F91" w14:textId="77777777" w:rsidR="007F0F3E" w:rsidRPr="00640A25" w:rsidRDefault="007F0F3E" w:rsidP="007F0F3E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B027B43" w14:textId="77777777" w:rsidR="007F0F3E" w:rsidRPr="00640A25" w:rsidRDefault="007F0F3E" w:rsidP="007F0F3E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ответственность за результат учебной деятельности и подготовки к профессиональной деятельности;</w:t>
      </w:r>
    </w:p>
    <w:p w14:paraId="093F8E3D" w14:textId="77777777" w:rsidR="007F0F3E" w:rsidRPr="00640A25" w:rsidRDefault="007F0F3E" w:rsidP="007F0F3E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проявление высокопрофессиональной трудовой активности;</w:t>
      </w:r>
    </w:p>
    <w:p w14:paraId="664065EB" w14:textId="77777777" w:rsidR="007F0F3E" w:rsidRPr="00640A25" w:rsidRDefault="007F0F3E" w:rsidP="007F0F3E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исследовательской и проектной работе;</w:t>
      </w:r>
    </w:p>
    <w:p w14:paraId="4F92C535" w14:textId="77777777" w:rsidR="007F0F3E" w:rsidRPr="00640A25" w:rsidRDefault="007F0F3E" w:rsidP="007F0F3E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4CA45E1E" w14:textId="77777777" w:rsidR="007F0F3E" w:rsidRPr="00640A25" w:rsidRDefault="007F0F3E" w:rsidP="007F0F3E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8BB72E6" w14:textId="77777777" w:rsidR="007F0F3E" w:rsidRPr="00640A25" w:rsidRDefault="007F0F3E" w:rsidP="007F0F3E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конструктивное взаимодействие в учебном коллективе;</w:t>
      </w:r>
    </w:p>
    <w:p w14:paraId="2A33BEC4" w14:textId="77777777" w:rsidR="007F0F3E" w:rsidRPr="00640A25" w:rsidRDefault="007F0F3E" w:rsidP="007F0F3E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демонстрация навыков межличностного делового общения, социального имиджа;</w:t>
      </w:r>
    </w:p>
    <w:p w14:paraId="1E2A3D8C" w14:textId="77777777" w:rsidR="007F0F3E" w:rsidRPr="00640A25" w:rsidRDefault="007F0F3E" w:rsidP="007F0F3E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5587DD41" w14:textId="77777777" w:rsidR="007F0F3E" w:rsidRPr="00640A25" w:rsidRDefault="007F0F3E" w:rsidP="007F0F3E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сформированность гражданской позиции; участие в волонтерском движении;  </w:t>
      </w:r>
    </w:p>
    <w:p w14:paraId="583FE5B2" w14:textId="77777777" w:rsidR="007F0F3E" w:rsidRPr="00640A25" w:rsidRDefault="007F0F3E" w:rsidP="007F0F3E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мировоззренческих установок на готовность молодых людей к работе  на благо Отечества;</w:t>
      </w:r>
    </w:p>
    <w:p w14:paraId="265BCAC3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правовой активности и навыков правомерного поведения, уважения к Закону;</w:t>
      </w:r>
    </w:p>
    <w:p w14:paraId="2A7E604D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фактов проявления идеологии терроризма и экстремизма среди обучающихся;</w:t>
      </w:r>
    </w:p>
    <w:p w14:paraId="4D412C0F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социальных конфликтов среди обучающихся, основанных на межнациональной, межрелигиозной почве;</w:t>
      </w:r>
    </w:p>
    <w:p w14:paraId="58441D3B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48223BD9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добровольческие инициативы по поддержки инвалидов и престарелых граждан;</w:t>
      </w:r>
    </w:p>
    <w:p w14:paraId="645EBE62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экологической культуры, бережного отношения к родной земле, природным богатствам России и мира;</w:t>
      </w:r>
    </w:p>
    <w:p w14:paraId="21BAAB8A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1153A33B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демонстрацию навыков здорового образа жизни и высокий уровень культуры </w:t>
      </w:r>
      <w:r w:rsidRPr="00640A25">
        <w:lastRenderedPageBreak/>
        <w:t>здоровья обучающихся;</w:t>
      </w:r>
    </w:p>
    <w:p w14:paraId="50A9B698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19CECCD9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D955C54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конкурсах профессионального мастерства разного уровня и в командных проектах; </w:t>
      </w:r>
    </w:p>
    <w:p w14:paraId="5603BE88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формирование мотивации на получение профильного высшего образования по выбранной специальности;</w:t>
      </w:r>
    </w:p>
    <w:p w14:paraId="68B15433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5F81ED6" w14:textId="77777777" w:rsidR="007F0F3E" w:rsidRPr="00640A25" w:rsidRDefault="007F0F3E" w:rsidP="007F0F3E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>развитие эстетического восприятия, способности воспринимать прекрасное в окружающей природе, в искусстве.</w:t>
      </w:r>
    </w:p>
    <w:p w14:paraId="4AC3F0AD" w14:textId="77777777" w:rsidR="007F0F3E" w:rsidRPr="00640A25" w:rsidRDefault="007F0F3E" w:rsidP="007F0F3E">
      <w:pPr>
        <w:ind w:firstLine="709"/>
        <w:jc w:val="both"/>
      </w:pPr>
      <w:r w:rsidRPr="00640A25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40A25">
        <w:rPr>
          <w:spacing w:val="40"/>
        </w:rPr>
        <w:t xml:space="preserve"> </w:t>
      </w:r>
      <w:r w:rsidRPr="00640A25">
        <w:t>для обсуждения.</w:t>
      </w:r>
    </w:p>
    <w:p w14:paraId="59F4FD47" w14:textId="77777777" w:rsidR="007F0F3E" w:rsidRPr="00640A25" w:rsidRDefault="007F0F3E" w:rsidP="007F0F3E">
      <w:pPr>
        <w:pStyle w:val="a8"/>
        <w:spacing w:after="0"/>
        <w:ind w:firstLine="709"/>
        <w:jc w:val="both"/>
      </w:pPr>
    </w:p>
    <w:p w14:paraId="26A5843B" w14:textId="77777777" w:rsidR="007F0F3E" w:rsidRPr="00640A25" w:rsidRDefault="007F0F3E" w:rsidP="007F0F3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6</w:t>
      </w:r>
      <w:r w:rsidRPr="00640A25">
        <w:rPr>
          <w:b/>
        </w:rPr>
        <w:t>.Использование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и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интерактивных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форм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проведения</w:t>
      </w:r>
      <w:r w:rsidRPr="00640A25">
        <w:rPr>
          <w:b/>
          <w:spacing w:val="-5"/>
        </w:rPr>
        <w:t xml:space="preserve"> </w:t>
      </w:r>
      <w:r w:rsidRPr="00640A25">
        <w:rPr>
          <w:b/>
          <w:spacing w:val="-2"/>
        </w:rPr>
        <w:t>занятий</w:t>
      </w:r>
    </w:p>
    <w:p w14:paraId="36CE9371" w14:textId="77777777" w:rsidR="007F0F3E" w:rsidRPr="00640A25" w:rsidRDefault="007F0F3E" w:rsidP="007F0F3E">
      <w:pPr>
        <w:pStyle w:val="a8"/>
        <w:spacing w:after="0"/>
        <w:ind w:firstLine="709"/>
        <w:jc w:val="both"/>
      </w:pPr>
      <w:r w:rsidRPr="00640A25"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2DFB1EE2" w14:textId="77777777" w:rsidR="007F0F3E" w:rsidRPr="00640A25" w:rsidRDefault="007F0F3E" w:rsidP="007F0F3E">
      <w:pPr>
        <w:pStyle w:val="af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групповая</w:t>
      </w:r>
      <w:r w:rsidRPr="00640A25">
        <w:rPr>
          <w:spacing w:val="-3"/>
        </w:rPr>
        <w:t xml:space="preserve"> </w:t>
      </w:r>
      <w:r w:rsidRPr="00640A25">
        <w:t>работа</w:t>
      </w:r>
      <w:r w:rsidRPr="00640A25">
        <w:rPr>
          <w:spacing w:val="-2"/>
        </w:rPr>
        <w:t xml:space="preserve"> </w:t>
      </w:r>
      <w:r w:rsidRPr="00640A25">
        <w:t>или</w:t>
      </w:r>
      <w:r w:rsidRPr="00640A25">
        <w:rPr>
          <w:spacing w:val="-2"/>
        </w:rPr>
        <w:t xml:space="preserve"> </w:t>
      </w:r>
      <w:r w:rsidRPr="00640A25">
        <w:t>работа</w:t>
      </w:r>
      <w:r w:rsidRPr="00640A25">
        <w:rPr>
          <w:spacing w:val="-3"/>
        </w:rPr>
        <w:t xml:space="preserve"> </w:t>
      </w:r>
      <w:r w:rsidRPr="00640A25">
        <w:t>в</w:t>
      </w:r>
      <w:r w:rsidRPr="00640A25">
        <w:rPr>
          <w:spacing w:val="-2"/>
        </w:rPr>
        <w:t xml:space="preserve"> парах;</w:t>
      </w:r>
    </w:p>
    <w:p w14:paraId="15DC8CDC" w14:textId="77777777" w:rsidR="007F0F3E" w:rsidRPr="00640A25" w:rsidRDefault="007F0F3E" w:rsidP="007F0F3E">
      <w:pPr>
        <w:pStyle w:val="af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4"/>
        </w:rPr>
        <w:t xml:space="preserve"> </w:t>
      </w:r>
      <w:r w:rsidRPr="00640A25">
        <w:t>ситуационных</w:t>
      </w:r>
      <w:r w:rsidRPr="00640A25">
        <w:rPr>
          <w:spacing w:val="-2"/>
        </w:rPr>
        <w:t xml:space="preserve"> задач;</w:t>
      </w:r>
    </w:p>
    <w:p w14:paraId="491495B5" w14:textId="77777777" w:rsidR="007F0F3E" w:rsidRPr="00640A25" w:rsidRDefault="007F0F3E" w:rsidP="007F0F3E">
      <w:pPr>
        <w:pStyle w:val="af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5"/>
        </w:rPr>
        <w:t xml:space="preserve"> </w:t>
      </w:r>
      <w:r w:rsidRPr="00640A25">
        <w:t>производственных</w:t>
      </w:r>
      <w:r w:rsidRPr="00640A25">
        <w:rPr>
          <w:spacing w:val="-5"/>
        </w:rPr>
        <w:t xml:space="preserve"> </w:t>
      </w:r>
      <w:r w:rsidRPr="00640A25">
        <w:rPr>
          <w:spacing w:val="-2"/>
        </w:rPr>
        <w:t>задач;</w:t>
      </w:r>
    </w:p>
    <w:p w14:paraId="35C02D07" w14:textId="77777777" w:rsidR="007F0F3E" w:rsidRPr="00640A25" w:rsidRDefault="007F0F3E" w:rsidP="007F0F3E">
      <w:pPr>
        <w:pStyle w:val="af5"/>
        <w:widowControl w:val="0"/>
        <w:numPr>
          <w:ilvl w:val="0"/>
          <w:numId w:val="14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contextualSpacing w:val="0"/>
        <w:jc w:val="both"/>
      </w:pPr>
      <w:r w:rsidRPr="00640A25">
        <w:rPr>
          <w:spacing w:val="-2"/>
        </w:rPr>
        <w:t>исследовательская</w:t>
      </w:r>
      <w:r w:rsidRPr="00640A25">
        <w:t xml:space="preserve"> </w:t>
      </w:r>
      <w:r w:rsidRPr="00640A25">
        <w:rPr>
          <w:spacing w:val="-2"/>
        </w:rPr>
        <w:t>деятельность</w:t>
      </w:r>
      <w:r w:rsidRPr="00640A25">
        <w:t xml:space="preserve"> </w:t>
      </w:r>
      <w:r w:rsidRPr="00640A25">
        <w:rPr>
          <w:spacing w:val="-2"/>
        </w:rPr>
        <w:t>обучающихся</w:t>
      </w:r>
      <w:r w:rsidRPr="00640A25">
        <w:t xml:space="preserve"> </w:t>
      </w:r>
      <w:r w:rsidRPr="00640A25">
        <w:rPr>
          <w:spacing w:val="-10"/>
        </w:rPr>
        <w:t>в</w:t>
      </w:r>
      <w:r w:rsidRPr="00640A25">
        <w:t xml:space="preserve"> </w:t>
      </w:r>
      <w:r w:rsidRPr="00640A25">
        <w:rPr>
          <w:spacing w:val="-2"/>
        </w:rPr>
        <w:t>рамках</w:t>
      </w:r>
      <w:r w:rsidRPr="00640A25">
        <w:t xml:space="preserve"> </w:t>
      </w:r>
      <w:r w:rsidRPr="00640A25">
        <w:rPr>
          <w:spacing w:val="-2"/>
        </w:rPr>
        <w:t>реализации</w:t>
      </w:r>
      <w:r w:rsidRPr="00640A25">
        <w:t xml:space="preserve"> </w:t>
      </w:r>
      <w:r w:rsidRPr="00640A25">
        <w:rPr>
          <w:spacing w:val="-4"/>
        </w:rPr>
        <w:t xml:space="preserve">ими </w:t>
      </w:r>
      <w:r w:rsidRPr="00640A25">
        <w:t>индивидуальных исследовательских проектов;</w:t>
      </w:r>
    </w:p>
    <w:p w14:paraId="288C2B14" w14:textId="77777777" w:rsidR="007F0F3E" w:rsidRPr="00640A25" w:rsidRDefault="007F0F3E" w:rsidP="007F0F3E">
      <w:pPr>
        <w:pStyle w:val="a8"/>
        <w:spacing w:after="0"/>
        <w:ind w:firstLine="709"/>
        <w:jc w:val="both"/>
        <w:rPr>
          <w:b/>
        </w:rPr>
      </w:pPr>
    </w:p>
    <w:p w14:paraId="245D6753" w14:textId="77777777" w:rsidR="007F0F3E" w:rsidRPr="00640A25" w:rsidRDefault="007F0F3E" w:rsidP="007F0F3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7</w:t>
      </w:r>
      <w:r w:rsidRPr="00640A25">
        <w:rPr>
          <w:b/>
        </w:rPr>
        <w:t>.Практическая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подготовка</w:t>
      </w:r>
    </w:p>
    <w:p w14:paraId="2E519273" w14:textId="77777777" w:rsidR="007F0F3E" w:rsidRPr="00640A25" w:rsidRDefault="007F0F3E" w:rsidP="007F0F3E">
      <w:pPr>
        <w:pStyle w:val="a8"/>
        <w:spacing w:after="0"/>
        <w:ind w:firstLine="709"/>
        <w:jc w:val="both"/>
      </w:pPr>
      <w:r w:rsidRPr="00640A25">
        <w:t>Практическая подготовка при реализации профессионального модуля организуется в форме:</w:t>
      </w:r>
    </w:p>
    <w:p w14:paraId="0A6C2191" w14:textId="77777777" w:rsidR="007F0F3E" w:rsidRPr="00640A25" w:rsidRDefault="007F0F3E" w:rsidP="007F0F3E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учебной</w:t>
      </w:r>
      <w:r w:rsidRPr="00640A25">
        <w:rPr>
          <w:spacing w:val="-3"/>
        </w:rPr>
        <w:t xml:space="preserve"> </w:t>
      </w:r>
      <w:r w:rsidRPr="00640A25">
        <w:t>и</w:t>
      </w:r>
      <w:r w:rsidRPr="00640A25">
        <w:rPr>
          <w:spacing w:val="-3"/>
        </w:rPr>
        <w:t xml:space="preserve"> </w:t>
      </w:r>
      <w:r w:rsidRPr="00640A25">
        <w:t>производственной</w:t>
      </w:r>
      <w:r w:rsidRPr="00640A25">
        <w:rPr>
          <w:spacing w:val="-4"/>
        </w:rPr>
        <w:t xml:space="preserve"> </w:t>
      </w:r>
      <w:r w:rsidRPr="00640A25">
        <w:rPr>
          <w:spacing w:val="-2"/>
        </w:rPr>
        <w:t>практики;</w:t>
      </w:r>
    </w:p>
    <w:p w14:paraId="71507EB5" w14:textId="77777777" w:rsidR="007F0F3E" w:rsidRPr="00640A25" w:rsidRDefault="007F0F3E" w:rsidP="007F0F3E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40A25">
        <w:rPr>
          <w:spacing w:val="-2"/>
        </w:rPr>
        <w:t>деятельностью;</w:t>
      </w:r>
    </w:p>
    <w:p w14:paraId="3819C716" w14:textId="77777777" w:rsidR="007F0F3E" w:rsidRDefault="007F0F3E" w:rsidP="007F0F3E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40A25">
        <w:rPr>
          <w:spacing w:val="40"/>
        </w:rPr>
        <w:t xml:space="preserve"> </w:t>
      </w:r>
      <w:r w:rsidRPr="00640A25">
        <w:t>деятельностью в условиях, приближенных к реальным производственным.</w:t>
      </w:r>
    </w:p>
    <w:p w14:paraId="4FF76F08" w14:textId="77777777" w:rsidR="007F0F3E" w:rsidRDefault="007F0F3E" w:rsidP="007F0F3E">
      <w:pPr>
        <w:pStyle w:val="af5"/>
        <w:tabs>
          <w:tab w:val="left" w:pos="1134"/>
        </w:tabs>
        <w:ind w:left="709"/>
        <w:contextualSpacing w:val="0"/>
        <w:jc w:val="both"/>
      </w:pPr>
    </w:p>
    <w:p w14:paraId="43810F96" w14:textId="493FC4B5" w:rsidR="008C7833" w:rsidRPr="004226C0" w:rsidRDefault="008C7833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E6A3E14" w14:textId="77777777" w:rsidR="008C7833" w:rsidRPr="004226C0" w:rsidRDefault="008C7833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053F246" w14:textId="3BA91979" w:rsidR="0010443F" w:rsidRPr="004226C0" w:rsidRDefault="005040D8" w:rsidP="007F0F3E">
      <w:pPr>
        <w:pStyle w:val="af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226C0">
        <w:rPr>
          <w:b/>
        </w:rPr>
        <w:t xml:space="preserve">СТРУКТУРА И СОДЕРЖАНИЕ </w:t>
      </w:r>
      <w:r w:rsidR="008620B1" w:rsidRPr="004226C0">
        <w:rPr>
          <w:b/>
        </w:rPr>
        <w:t xml:space="preserve">ПРОИЗВОДСТВЕННОЙ ПРАКТИКИ </w:t>
      </w:r>
      <w:r w:rsidR="0021789E" w:rsidRPr="004226C0">
        <w:rPr>
          <w:b/>
        </w:rPr>
        <w:t>(в форме практической подготовки)</w:t>
      </w:r>
    </w:p>
    <w:p w14:paraId="6F823534" w14:textId="77777777" w:rsidR="0010443F" w:rsidRPr="004226C0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4226C0">
        <w:rPr>
          <w:b/>
        </w:rPr>
        <w:t>2.1.Объем и вид практики.</w:t>
      </w:r>
    </w:p>
    <w:p w14:paraId="0E2FDF73" w14:textId="77777777" w:rsidR="008C7833" w:rsidRPr="004226C0" w:rsidRDefault="008C7833" w:rsidP="008C7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226C0">
        <w:t>максимальной учебной нагрузки обучающегося 8недель (288 часов)</w:t>
      </w:r>
    </w:p>
    <w:p w14:paraId="713FFA8F" w14:textId="77777777" w:rsidR="0010443F" w:rsidRPr="004226C0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468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552"/>
        <w:gridCol w:w="2550"/>
        <w:gridCol w:w="551"/>
        <w:gridCol w:w="3702"/>
        <w:gridCol w:w="113"/>
      </w:tblGrid>
      <w:tr w:rsidR="00EB7B87" w:rsidRPr="004226C0" w14:paraId="6B4CC6B0" w14:textId="77777777" w:rsidTr="00EB7B87">
        <w:trPr>
          <w:trHeight w:val="57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24BA" w14:textId="77777777" w:rsidR="00EB7B87" w:rsidRPr="004226C0" w:rsidRDefault="00EB7B87" w:rsidP="00B37C70">
            <w:pPr>
              <w:pStyle w:val="Default"/>
              <w:jc w:val="center"/>
              <w:rPr>
                <w:b/>
              </w:rPr>
            </w:pPr>
            <w:r w:rsidRPr="004226C0">
              <w:rPr>
                <w:b/>
              </w:rPr>
              <w:t xml:space="preserve">Вид практики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99D940" w14:textId="77777777" w:rsidR="00EB7B87" w:rsidRPr="004226C0" w:rsidRDefault="00EB7B87" w:rsidP="00B37C70">
            <w:pPr>
              <w:pStyle w:val="Default"/>
              <w:jc w:val="center"/>
              <w:rPr>
                <w:b/>
              </w:rPr>
            </w:pPr>
            <w:r w:rsidRPr="004226C0">
              <w:rPr>
                <w:b/>
              </w:rPr>
              <w:t>Количество часов / недель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03263" w14:textId="77777777" w:rsidR="00EB7B87" w:rsidRPr="004226C0" w:rsidRDefault="00EB7B87" w:rsidP="00EB7B87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B40B" w14:textId="77777777" w:rsidR="00EB7B87" w:rsidRPr="004226C0" w:rsidRDefault="00EB7B87" w:rsidP="00EB7B87">
            <w:pPr>
              <w:pStyle w:val="Default"/>
              <w:jc w:val="center"/>
              <w:rPr>
                <w:b/>
              </w:rPr>
            </w:pPr>
            <w:r w:rsidRPr="004226C0">
              <w:rPr>
                <w:b/>
              </w:rPr>
              <w:t xml:space="preserve">Сроки проведения </w:t>
            </w:r>
          </w:p>
        </w:tc>
      </w:tr>
      <w:tr w:rsidR="00EB7B87" w:rsidRPr="004226C0" w14:paraId="08427278" w14:textId="77777777" w:rsidTr="00695423">
        <w:trPr>
          <w:trHeight w:val="11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F2CB8" w14:textId="77777777" w:rsidR="00EB7B87" w:rsidRPr="004226C0" w:rsidRDefault="00EB7B87" w:rsidP="00EB7B87">
            <w:pPr>
              <w:pStyle w:val="Default"/>
            </w:pPr>
            <w:r w:rsidRPr="004226C0">
              <w:lastRenderedPageBreak/>
              <w:t>Производственная ( по профилю специальности)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138680" w14:textId="77777777" w:rsidR="00EB7B87" w:rsidRPr="004226C0" w:rsidRDefault="00EB7B87" w:rsidP="00F55616">
            <w:pPr>
              <w:pStyle w:val="Default"/>
              <w:jc w:val="center"/>
            </w:pPr>
            <w:r w:rsidRPr="004226C0">
              <w:t>108</w:t>
            </w:r>
          </w:p>
          <w:p w14:paraId="4F1BDFD9" w14:textId="77777777" w:rsidR="00EB7B87" w:rsidRPr="004226C0" w:rsidRDefault="00EB7B87" w:rsidP="00F55616">
            <w:pPr>
              <w:pStyle w:val="Default"/>
              <w:jc w:val="center"/>
            </w:pPr>
            <w:r w:rsidRPr="004226C0">
              <w:t>108</w:t>
            </w:r>
          </w:p>
          <w:p w14:paraId="7B6771B4" w14:textId="77777777" w:rsidR="00EB7B87" w:rsidRPr="004226C0" w:rsidRDefault="00EB7B87" w:rsidP="00F55616">
            <w:pPr>
              <w:pStyle w:val="Default"/>
              <w:jc w:val="center"/>
            </w:pPr>
            <w:r w:rsidRPr="004226C0">
              <w:t>72</w:t>
            </w: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F97B" w14:textId="77777777" w:rsidR="00EB7B87" w:rsidRPr="004226C0" w:rsidRDefault="00EB7B87" w:rsidP="00F55616">
            <w:pPr>
              <w:pStyle w:val="Default"/>
              <w:jc w:val="center"/>
            </w:pPr>
          </w:p>
          <w:p w14:paraId="774CBD85" w14:textId="77777777" w:rsidR="00EB7B87" w:rsidRPr="004226C0" w:rsidRDefault="00EB7B87" w:rsidP="00F55616">
            <w:pPr>
              <w:pStyle w:val="Default"/>
              <w:jc w:val="center"/>
            </w:pPr>
          </w:p>
          <w:p w14:paraId="560F8F5A" w14:textId="77777777" w:rsidR="00EB7B87" w:rsidRPr="004226C0" w:rsidRDefault="00EB7B87" w:rsidP="00EB7B87">
            <w:pPr>
              <w:pStyle w:val="Default"/>
              <w:jc w:val="center"/>
            </w:pPr>
          </w:p>
        </w:tc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493C" w14:textId="77777777" w:rsidR="00EB7B87" w:rsidRPr="004226C0" w:rsidRDefault="00EB7B87" w:rsidP="00F55616">
            <w:pPr>
              <w:pStyle w:val="Default"/>
              <w:jc w:val="center"/>
            </w:pPr>
            <w:r w:rsidRPr="004226C0">
              <w:t>4 семестр</w:t>
            </w:r>
          </w:p>
          <w:p w14:paraId="1C355EF6" w14:textId="77777777" w:rsidR="00EB7B87" w:rsidRPr="004226C0" w:rsidRDefault="00EB7B87" w:rsidP="00F55616">
            <w:pPr>
              <w:pStyle w:val="Default"/>
              <w:jc w:val="center"/>
            </w:pPr>
            <w:r w:rsidRPr="004226C0">
              <w:t>6 семестр</w:t>
            </w:r>
          </w:p>
          <w:p w14:paraId="4688C6E1" w14:textId="77777777" w:rsidR="00EB7B87" w:rsidRPr="004226C0" w:rsidRDefault="00EB7B87" w:rsidP="00EB7B87">
            <w:pPr>
              <w:pStyle w:val="Default"/>
              <w:jc w:val="center"/>
            </w:pPr>
            <w:r w:rsidRPr="004226C0">
              <w:t>8 семестр</w:t>
            </w:r>
          </w:p>
        </w:tc>
      </w:tr>
      <w:tr w:rsidR="00EB7B87" w:rsidRPr="004226C0" w14:paraId="348588B2" w14:textId="77777777" w:rsidTr="00EB7B87">
        <w:trPr>
          <w:trHeight w:val="40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2E1911" w14:textId="77777777" w:rsidR="00EB7B87" w:rsidRPr="004226C0" w:rsidRDefault="00EB7B87" w:rsidP="00B37C70">
            <w:pPr>
              <w:pStyle w:val="Default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49937" w14:textId="77777777" w:rsidR="00EB7B87" w:rsidRPr="004226C0" w:rsidRDefault="00EB7B87" w:rsidP="00F55616">
            <w:pPr>
              <w:pStyle w:val="Default"/>
              <w:jc w:val="center"/>
            </w:pPr>
            <w:r w:rsidRPr="004226C0">
              <w:t xml:space="preserve">288часов </w:t>
            </w:r>
            <w:r w:rsidRPr="004226C0">
              <w:rPr>
                <w:lang w:val="en-US"/>
              </w:rPr>
              <w:t>/</w:t>
            </w:r>
            <w:r w:rsidRPr="004226C0">
              <w:t>8 недель</w:t>
            </w:r>
          </w:p>
        </w:tc>
        <w:tc>
          <w:tcPr>
            <w:tcW w:w="43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8628" w14:textId="77777777" w:rsidR="00EB7B87" w:rsidRPr="004226C0" w:rsidRDefault="00EB7B87" w:rsidP="00F55616">
            <w:pPr>
              <w:pStyle w:val="Default"/>
              <w:jc w:val="center"/>
            </w:pPr>
          </w:p>
        </w:tc>
      </w:tr>
      <w:tr w:rsidR="00EB7B87" w:rsidRPr="004226C0" w14:paraId="1D470314" w14:textId="77777777" w:rsidTr="00EB7B87">
        <w:trPr>
          <w:trHeight w:val="574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D82E" w14:textId="77777777" w:rsidR="00EB7B87" w:rsidRPr="004226C0" w:rsidRDefault="00EB7B87" w:rsidP="00EB7B87">
            <w:pPr>
              <w:pStyle w:val="Default"/>
              <w:jc w:val="center"/>
            </w:pPr>
            <w:r w:rsidRPr="004226C0">
              <w:t>Вид аттестации: дифференцированный зачет в виде отчетных выставок учебно-творческих работ обучающихся</w:t>
            </w:r>
          </w:p>
        </w:tc>
      </w:tr>
      <w:tr w:rsidR="00EB7B87" w:rsidRPr="004226C0" w14:paraId="6B4166B2" w14:textId="77777777" w:rsidTr="00EB7B87">
        <w:trPr>
          <w:gridAfter w:val="1"/>
          <w:wAfter w:w="113" w:type="dxa"/>
          <w:trHeight w:val="233"/>
        </w:trPr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84DC9BE" w14:textId="77777777" w:rsidR="00EB7B87" w:rsidRPr="004226C0" w:rsidRDefault="00EB7B87" w:rsidP="00B37C70">
            <w:pPr>
              <w:pStyle w:val="Default"/>
              <w:jc w:val="center"/>
            </w:pPr>
          </w:p>
        </w:tc>
      </w:tr>
    </w:tbl>
    <w:p w14:paraId="470DB15A" w14:textId="77777777" w:rsidR="0010443F" w:rsidRPr="004226C0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35998BE" w14:textId="77777777" w:rsidR="00333F68" w:rsidRPr="004226C0" w:rsidRDefault="008620B1" w:rsidP="007F0F3E">
      <w:pPr>
        <w:pStyle w:val="Default"/>
        <w:ind w:firstLine="709"/>
        <w:jc w:val="both"/>
        <w:rPr>
          <w:b/>
        </w:rPr>
      </w:pPr>
      <w:r w:rsidRPr="004226C0">
        <w:rPr>
          <w:b/>
        </w:rPr>
        <w:t>2.</w:t>
      </w:r>
      <w:r w:rsidR="0010443F" w:rsidRPr="004226C0">
        <w:rPr>
          <w:b/>
        </w:rPr>
        <w:t>2.</w:t>
      </w:r>
      <w:r w:rsidRPr="004226C0">
        <w:rPr>
          <w:b/>
        </w:rPr>
        <w:t xml:space="preserve">Содержание </w:t>
      </w:r>
      <w:r w:rsidR="003A093B" w:rsidRPr="004226C0">
        <w:rPr>
          <w:b/>
        </w:rPr>
        <w:t>производственной практики (по профилю специальности):</w:t>
      </w:r>
    </w:p>
    <w:p w14:paraId="4F45A310" w14:textId="77777777" w:rsidR="000B1764" w:rsidRPr="004226C0" w:rsidRDefault="000B1764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ab/>
        <w:t xml:space="preserve">Порядок прохождения </w:t>
      </w:r>
      <w:r w:rsidR="003A093B" w:rsidRPr="004226C0">
        <w:t xml:space="preserve">производственной </w:t>
      </w:r>
      <w:r w:rsidRPr="004226C0">
        <w:t xml:space="preserve">практики состоит из трех этапов: </w:t>
      </w:r>
    </w:p>
    <w:p w14:paraId="3D8D8856" w14:textId="77777777" w:rsidR="003A093B" w:rsidRPr="004226C0" w:rsidRDefault="003A093B" w:rsidP="007F0F3E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4226C0">
        <w:t>Производственной практики (по профилю специальности) для обучающихся 2 курса:</w:t>
      </w:r>
    </w:p>
    <w:p w14:paraId="79B417D1" w14:textId="77777777" w:rsidR="00AC0A82" w:rsidRPr="004226C0" w:rsidRDefault="000B1764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 xml:space="preserve">На данном этапе обучающихся знакомят с </w:t>
      </w:r>
      <w:r w:rsidR="00244DFD" w:rsidRPr="004226C0">
        <w:t>задачами и целями прохождения</w:t>
      </w:r>
      <w:r w:rsidRPr="004226C0">
        <w:t xml:space="preserve"> практики, оформления дн</w:t>
      </w:r>
      <w:r w:rsidR="00244DFD" w:rsidRPr="004226C0">
        <w:t>евника практики и защиты отчета, подготовки практических работ к дифференцированному зачету в виде отчетной выставки.</w:t>
      </w:r>
      <w:r w:rsidR="00AC0A82" w:rsidRPr="004226C0">
        <w:t xml:space="preserve"> Обучающийся должен выполнить работу в материале дерево.</w:t>
      </w:r>
    </w:p>
    <w:p w14:paraId="0D029F32" w14:textId="77777777" w:rsidR="00AC0A82" w:rsidRPr="004226C0" w:rsidRDefault="00FD1A88" w:rsidP="007F0F3E">
      <w:pPr>
        <w:ind w:firstLine="709"/>
        <w:jc w:val="both"/>
      </w:pPr>
      <w:r w:rsidRPr="004226C0">
        <w:t xml:space="preserve">Обучающийся должен иметь </w:t>
      </w:r>
      <w:r w:rsidR="00AC0A82" w:rsidRPr="004226C0">
        <w:t>практический опыт:</w:t>
      </w:r>
    </w:p>
    <w:p w14:paraId="38A1F4CA" w14:textId="58E11E53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14:paraId="3838C8FE" w14:textId="4F552E31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последовательного ведения работы над композицией;</w:t>
      </w:r>
    </w:p>
    <w:p w14:paraId="7583896B" w14:textId="11D9F80D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использования методов и приемов пластической обработки таких скульптурных материалов как дерево;</w:t>
      </w:r>
    </w:p>
    <w:p w14:paraId="523BC335" w14:textId="77777777" w:rsidR="00AC0A82" w:rsidRPr="004226C0" w:rsidRDefault="00AC0A82" w:rsidP="007F0F3E">
      <w:pPr>
        <w:ind w:firstLine="709"/>
        <w:jc w:val="both"/>
      </w:pPr>
      <w:r w:rsidRPr="004226C0">
        <w:t>уметь:</w:t>
      </w:r>
    </w:p>
    <w:p w14:paraId="59BCB37A" w14:textId="720DD3ED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технически умело выполнять эскиз и отдельные элементы в материале дерево;</w:t>
      </w:r>
    </w:p>
    <w:p w14:paraId="373E2663" w14:textId="178816B3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находить новые образно-пластические решения для каждой творческой задачи;</w:t>
      </w:r>
    </w:p>
    <w:p w14:paraId="66538059" w14:textId="77777777" w:rsidR="00AC0A82" w:rsidRPr="004226C0" w:rsidRDefault="00AC0A82" w:rsidP="007F0F3E">
      <w:pPr>
        <w:ind w:firstLine="709"/>
        <w:jc w:val="both"/>
      </w:pPr>
      <w:r w:rsidRPr="004226C0">
        <w:t>знать:</w:t>
      </w:r>
    </w:p>
    <w:p w14:paraId="2C6FD51D" w14:textId="5ADB7E35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пластические и художественные свойства, способы обработки материала дерево, применяемое при создании произведений скульптуры;</w:t>
      </w:r>
    </w:p>
    <w:p w14:paraId="594F79E6" w14:textId="3185A566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теоретические основы композиции, закономерности построения художественной формы и особенности ее восприятия;</w:t>
      </w:r>
    </w:p>
    <w:p w14:paraId="59044784" w14:textId="6F271457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основные разновидности, функции и возможности скульптуры</w:t>
      </w:r>
      <w:r w:rsidR="00FD1A88" w:rsidRPr="004226C0">
        <w:t xml:space="preserve"> из дерева</w:t>
      </w:r>
      <w:r w:rsidR="00AC0A82" w:rsidRPr="004226C0">
        <w:t>;</w:t>
      </w:r>
    </w:p>
    <w:p w14:paraId="1438806D" w14:textId="49444916" w:rsidR="00AC0A82" w:rsidRPr="004226C0" w:rsidRDefault="007F0F3E" w:rsidP="007F0F3E">
      <w:pPr>
        <w:ind w:firstLine="709"/>
        <w:jc w:val="both"/>
      </w:pPr>
      <w:r>
        <w:t>-</w:t>
      </w:r>
      <w:r w:rsidR="00FD1A88" w:rsidRPr="004226C0">
        <w:t xml:space="preserve">изучить </w:t>
      </w:r>
      <w:r w:rsidR="00AC0A82" w:rsidRPr="004226C0">
        <w:t>опыт классического художественного наследия и современной художественной практики</w:t>
      </w:r>
      <w:r w:rsidR="00FD1A88" w:rsidRPr="004226C0">
        <w:t xml:space="preserve"> из скульптурного материала дерево</w:t>
      </w:r>
      <w:r w:rsidR="00AC0A82" w:rsidRPr="004226C0">
        <w:t>;</w:t>
      </w:r>
    </w:p>
    <w:p w14:paraId="56A39789" w14:textId="77777777" w:rsidR="00FD1A88" w:rsidRPr="004226C0" w:rsidRDefault="00FD1A88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CF9369D" w14:textId="74B95A29" w:rsidR="00AC0A82" w:rsidRPr="004226C0" w:rsidRDefault="00EC46D8" w:rsidP="007F0F3E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4226C0">
        <w:t>Производственная практика (по профилю специальности) для обучающихся 3 курса предполагает</w:t>
      </w:r>
      <w:r w:rsidR="00876D46" w:rsidRPr="004226C0">
        <w:t xml:space="preserve"> </w:t>
      </w:r>
      <w:r w:rsidR="00AC0A82" w:rsidRPr="004226C0">
        <w:t>выполнение работы</w:t>
      </w:r>
      <w:r w:rsidR="00876D46" w:rsidRPr="004226C0">
        <w:t xml:space="preserve"> </w:t>
      </w:r>
      <w:r w:rsidR="00AC0A82" w:rsidRPr="004226C0">
        <w:t>в материале камень.</w:t>
      </w:r>
    </w:p>
    <w:p w14:paraId="5FB108B0" w14:textId="77777777" w:rsidR="00AC0A82" w:rsidRPr="004226C0" w:rsidRDefault="00FD1A88" w:rsidP="007F0F3E">
      <w:pPr>
        <w:ind w:firstLine="709"/>
        <w:jc w:val="both"/>
      </w:pPr>
      <w:r w:rsidRPr="004226C0">
        <w:t xml:space="preserve">Обучающийся должен </w:t>
      </w:r>
      <w:r w:rsidR="00AC0A82" w:rsidRPr="004226C0">
        <w:t>иметь практический опыт:</w:t>
      </w:r>
    </w:p>
    <w:p w14:paraId="25A7381B" w14:textId="5BB4B804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проведения целевого сбора и анализа подготовительного материала, выбора художественных и изобразительных средств</w:t>
      </w:r>
      <w:r w:rsidR="00C14070" w:rsidRPr="004226C0">
        <w:t>,</w:t>
      </w:r>
      <w:r w:rsidR="00AC0A82" w:rsidRPr="004226C0">
        <w:t xml:space="preserve"> в соответствии с творческой задачей;</w:t>
      </w:r>
    </w:p>
    <w:p w14:paraId="1B203A6E" w14:textId="3F04684A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последовательного ведения работы над композицией;</w:t>
      </w:r>
    </w:p>
    <w:p w14:paraId="3E6E408A" w14:textId="2721BBDF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использования методов и приемов пластической обработки таких скульптурных материалов как камень;</w:t>
      </w:r>
    </w:p>
    <w:p w14:paraId="26AEB8EA" w14:textId="77777777" w:rsidR="00AC0A82" w:rsidRPr="004226C0" w:rsidRDefault="00AC0A82" w:rsidP="007F0F3E">
      <w:pPr>
        <w:ind w:firstLine="709"/>
        <w:jc w:val="both"/>
      </w:pPr>
      <w:r w:rsidRPr="004226C0">
        <w:t>уметь:</w:t>
      </w:r>
    </w:p>
    <w:p w14:paraId="17F8A720" w14:textId="54311D72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технически умело выполнять эскиз и отдельные элементы в материале камень;</w:t>
      </w:r>
    </w:p>
    <w:p w14:paraId="3930405B" w14:textId="7B438A88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находить новые образно-пластические решения для каждой творческой задачи;</w:t>
      </w:r>
    </w:p>
    <w:p w14:paraId="0B21B2B6" w14:textId="77777777" w:rsidR="00AC0A82" w:rsidRPr="004226C0" w:rsidRDefault="00AC0A82" w:rsidP="007F0F3E">
      <w:pPr>
        <w:ind w:firstLine="709"/>
        <w:jc w:val="both"/>
      </w:pPr>
      <w:r w:rsidRPr="004226C0">
        <w:t>знать:</w:t>
      </w:r>
    </w:p>
    <w:p w14:paraId="26D1A6D1" w14:textId="692687BA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пластические и художественные свойства, способы обработки материала камень, применяемое  при создании произведений скульптуры;</w:t>
      </w:r>
    </w:p>
    <w:p w14:paraId="53F96A54" w14:textId="0631E262" w:rsidR="00AC0A82" w:rsidRPr="004226C0" w:rsidRDefault="007F0F3E" w:rsidP="007F0F3E">
      <w:pPr>
        <w:ind w:firstLine="709"/>
        <w:jc w:val="both"/>
      </w:pPr>
      <w:r>
        <w:lastRenderedPageBreak/>
        <w:t>-</w:t>
      </w:r>
      <w:r w:rsidR="00AC0A82" w:rsidRPr="004226C0">
        <w:t>теоретические основы композиции, закономерности построения художественной формы и особенности ее восприятия;</w:t>
      </w:r>
    </w:p>
    <w:p w14:paraId="22710085" w14:textId="42C68E16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основные разновидности, функции и возможности скульптуры;</w:t>
      </w:r>
    </w:p>
    <w:p w14:paraId="642DA649" w14:textId="5645BC94" w:rsidR="00AC0A82" w:rsidRPr="004226C0" w:rsidRDefault="007F0F3E" w:rsidP="007F0F3E">
      <w:pPr>
        <w:ind w:firstLine="709"/>
        <w:jc w:val="both"/>
      </w:pPr>
      <w:r>
        <w:t>-</w:t>
      </w:r>
      <w:r w:rsidR="00AC0A82" w:rsidRPr="004226C0">
        <w:t>опыт классического художественного наследия и современной художественной практики</w:t>
      </w:r>
      <w:r w:rsidR="00FD1A88" w:rsidRPr="004226C0">
        <w:t xml:space="preserve"> работы из камня</w:t>
      </w:r>
      <w:r w:rsidR="00AC0A82" w:rsidRPr="004226C0">
        <w:t>;</w:t>
      </w:r>
    </w:p>
    <w:p w14:paraId="465132A9" w14:textId="77777777" w:rsidR="00FD1A88" w:rsidRPr="004226C0" w:rsidRDefault="00FD1A88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41145B4" w14:textId="77777777" w:rsidR="00BF6FB4" w:rsidRPr="004226C0" w:rsidRDefault="00EC5119" w:rsidP="007F0F3E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4226C0">
        <w:t>Производственная практика</w:t>
      </w:r>
      <w:r w:rsidR="00FD1A88" w:rsidRPr="004226C0">
        <w:t xml:space="preserve"> (по профилю специальности) для </w:t>
      </w:r>
      <w:r w:rsidRPr="004226C0">
        <w:t>обучающи</w:t>
      </w:r>
      <w:r w:rsidR="00EB7B87" w:rsidRPr="004226C0">
        <w:t xml:space="preserve">хся 4 курса является завершающей, </w:t>
      </w:r>
      <w:r w:rsidR="00BF6FB4" w:rsidRPr="004226C0">
        <w:t>предполагает выполнение работыв материале керамика.</w:t>
      </w:r>
    </w:p>
    <w:p w14:paraId="15ABC8BC" w14:textId="77777777" w:rsidR="00BF6FB4" w:rsidRPr="004226C0" w:rsidRDefault="00FD1A88" w:rsidP="007F0F3E">
      <w:pPr>
        <w:ind w:firstLine="709"/>
        <w:jc w:val="both"/>
      </w:pPr>
      <w:r w:rsidRPr="004226C0">
        <w:t xml:space="preserve">Обучающийся должен иметь </w:t>
      </w:r>
      <w:r w:rsidR="00BF6FB4" w:rsidRPr="004226C0">
        <w:t>практический опыт:</w:t>
      </w:r>
    </w:p>
    <w:p w14:paraId="7A408C91" w14:textId="4C606AC2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проведения целевого сбора и анализа подготовительного материала, выбора художественных и изобразительных средств</w:t>
      </w:r>
      <w:r w:rsidR="00C14070" w:rsidRPr="004226C0">
        <w:t>,</w:t>
      </w:r>
      <w:r w:rsidR="00BF6FB4" w:rsidRPr="004226C0">
        <w:t xml:space="preserve"> в соответствии с творческой задачей;</w:t>
      </w:r>
    </w:p>
    <w:p w14:paraId="195D8054" w14:textId="29EC6B05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последовательного ведения работы над композицией;</w:t>
      </w:r>
    </w:p>
    <w:p w14:paraId="3310CE7D" w14:textId="6DD270C9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использования методов и приемов пластической обработки таких скульптурных материалов каккерамика;</w:t>
      </w:r>
    </w:p>
    <w:p w14:paraId="26CE5F30" w14:textId="77777777" w:rsidR="00BF6FB4" w:rsidRPr="004226C0" w:rsidRDefault="00BF6FB4" w:rsidP="007F0F3E">
      <w:pPr>
        <w:ind w:firstLine="709"/>
        <w:jc w:val="both"/>
      </w:pPr>
      <w:r w:rsidRPr="004226C0">
        <w:t>уметь:</w:t>
      </w:r>
    </w:p>
    <w:p w14:paraId="56267CBE" w14:textId="059FE257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технически умело выполнять эскиз и отдельные элементы в материале к</w:t>
      </w:r>
      <w:r w:rsidR="00FD1A88" w:rsidRPr="004226C0">
        <w:t>ерамика</w:t>
      </w:r>
      <w:r w:rsidR="00BF6FB4" w:rsidRPr="004226C0">
        <w:t>;</w:t>
      </w:r>
    </w:p>
    <w:p w14:paraId="1D8C69BB" w14:textId="3D3DC448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находить новые образно-пластические решения для каждой творческой задачи;</w:t>
      </w:r>
    </w:p>
    <w:p w14:paraId="2EC0E335" w14:textId="77777777" w:rsidR="00BF6FB4" w:rsidRPr="004226C0" w:rsidRDefault="00BF6FB4" w:rsidP="007F0F3E">
      <w:pPr>
        <w:ind w:firstLine="709"/>
        <w:jc w:val="both"/>
      </w:pPr>
      <w:r w:rsidRPr="004226C0">
        <w:t>знать:</w:t>
      </w:r>
    </w:p>
    <w:p w14:paraId="38D92B8A" w14:textId="61BAD176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пластические и художественные свойства, способы обработки материалакерамика</w:t>
      </w:r>
      <w:r w:rsidR="00C14070" w:rsidRPr="004226C0">
        <w:t>, применяемы</w:t>
      </w:r>
      <w:r w:rsidR="00BF6FB4" w:rsidRPr="004226C0">
        <w:t>е  при создании произведений скульптуры;</w:t>
      </w:r>
    </w:p>
    <w:p w14:paraId="7E682B50" w14:textId="57027C00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теоретические основы композиции, закономерности построения художественной формы и особенности ее восприятия;</w:t>
      </w:r>
    </w:p>
    <w:p w14:paraId="7D52A8A0" w14:textId="155BE791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основные разновидности, функции и возможности скульптуры</w:t>
      </w:r>
      <w:r w:rsidR="00FD1A88" w:rsidRPr="004226C0">
        <w:t xml:space="preserve"> из керамики</w:t>
      </w:r>
      <w:r w:rsidR="00BF6FB4" w:rsidRPr="004226C0">
        <w:t>;</w:t>
      </w:r>
    </w:p>
    <w:p w14:paraId="671BF909" w14:textId="01CF57CF" w:rsidR="00BF6FB4" w:rsidRPr="004226C0" w:rsidRDefault="007F0F3E" w:rsidP="007F0F3E">
      <w:pPr>
        <w:ind w:firstLine="709"/>
        <w:jc w:val="both"/>
      </w:pPr>
      <w:r>
        <w:t>-</w:t>
      </w:r>
      <w:r w:rsidR="00BF6FB4" w:rsidRPr="004226C0">
        <w:t>опыт классического художественного наследия и современной художественной практики;</w:t>
      </w:r>
    </w:p>
    <w:p w14:paraId="372DB24D" w14:textId="0A68412C" w:rsidR="00BF6FB4" w:rsidRPr="004226C0" w:rsidRDefault="007F0F3E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</w:t>
      </w:r>
      <w:r w:rsidR="00BF6FB4" w:rsidRPr="004226C0">
        <w:t xml:space="preserve">принципы сбора и систематизации подготовительного материала и способы его применения для воплощения творческого замысла. </w:t>
      </w:r>
    </w:p>
    <w:p w14:paraId="6F1DFA41" w14:textId="77777777" w:rsidR="006541F2" w:rsidRPr="004226C0" w:rsidRDefault="006541F2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6C1677FC" w14:textId="77777777" w:rsidR="00EE2937" w:rsidRPr="004226C0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EE2937" w:rsidRPr="004226C0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3505FFCD" w14:textId="77777777" w:rsidR="000B1764" w:rsidRPr="004226C0" w:rsidRDefault="000B1764" w:rsidP="000B1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2331BB0" w14:textId="77777777" w:rsidR="00FF6AC7" w:rsidRPr="004226C0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FF0000"/>
        </w:rPr>
      </w:pPr>
      <w:r w:rsidRPr="004226C0">
        <w:rPr>
          <w:b/>
        </w:rPr>
        <w:t>2.</w:t>
      </w:r>
      <w:r w:rsidR="0010443F" w:rsidRPr="004226C0">
        <w:rPr>
          <w:b/>
        </w:rPr>
        <w:t>3.</w:t>
      </w:r>
      <w:r w:rsidR="0026619D" w:rsidRPr="004226C0">
        <w:rPr>
          <w:b/>
        </w:rPr>
        <w:t>Т</w:t>
      </w:r>
      <w:r w:rsidRPr="004226C0">
        <w:rPr>
          <w:b/>
        </w:rPr>
        <w:t xml:space="preserve">ематический план </w:t>
      </w:r>
      <w:r w:rsidR="00FF6AC7" w:rsidRPr="004226C0">
        <w:t>______</w:t>
      </w:r>
      <w:r w:rsidR="00914902" w:rsidRPr="004226C0">
        <w:rPr>
          <w:u w:val="single"/>
        </w:rPr>
        <w:t xml:space="preserve">Производственнаяпрактика </w:t>
      </w:r>
      <w:r w:rsidR="003D08C8" w:rsidRPr="004226C0">
        <w:rPr>
          <w:u w:val="single"/>
        </w:rPr>
        <w:t>(</w:t>
      </w:r>
      <w:r w:rsidR="00914902" w:rsidRPr="004226C0">
        <w:rPr>
          <w:u w:val="single"/>
        </w:rPr>
        <w:t>по профилю специальности</w:t>
      </w:r>
      <w:r w:rsidR="003D08C8" w:rsidRPr="004226C0">
        <w:rPr>
          <w:u w:val="single"/>
        </w:rPr>
        <w:t>)</w:t>
      </w:r>
    </w:p>
    <w:p w14:paraId="3DB9FBF7" w14:textId="77777777" w:rsidR="00FF6AC7" w:rsidRPr="004226C0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</w:rPr>
      </w:pPr>
      <w:r w:rsidRPr="004226C0">
        <w:rPr>
          <w:bCs/>
          <w:i/>
          <w:color w:val="FF0000"/>
        </w:rPr>
        <w:tab/>
      </w:r>
      <w:r w:rsidRPr="004226C0">
        <w:rPr>
          <w:bCs/>
          <w:i/>
          <w:color w:val="FF0000"/>
        </w:rPr>
        <w:tab/>
      </w:r>
      <w:r w:rsidRPr="004226C0">
        <w:rPr>
          <w:bCs/>
          <w:i/>
          <w:color w:val="FF0000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5691"/>
        <w:gridCol w:w="453"/>
        <w:gridCol w:w="329"/>
        <w:gridCol w:w="2315"/>
        <w:gridCol w:w="1701"/>
        <w:gridCol w:w="1701"/>
      </w:tblGrid>
      <w:tr w:rsidR="004C0A60" w:rsidRPr="004226C0" w14:paraId="15ADAE24" w14:textId="2AE31971" w:rsidTr="004C0A60">
        <w:trPr>
          <w:trHeight w:val="851"/>
        </w:trPr>
        <w:tc>
          <w:tcPr>
            <w:tcW w:w="3227" w:type="dxa"/>
            <w:shd w:val="clear" w:color="auto" w:fill="auto"/>
          </w:tcPr>
          <w:p w14:paraId="23040215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6BD0A0D0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4226C0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701" w:type="dxa"/>
            <w:shd w:val="clear" w:color="auto" w:fill="auto"/>
          </w:tcPr>
          <w:p w14:paraId="3DB64CD0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Объем часов</w:t>
            </w:r>
          </w:p>
        </w:tc>
        <w:tc>
          <w:tcPr>
            <w:tcW w:w="1701" w:type="dxa"/>
          </w:tcPr>
          <w:p w14:paraId="6553C935" w14:textId="303A28D2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C0A60" w:rsidRPr="004226C0" w14:paraId="1E348985" w14:textId="5A5AF4B2" w:rsidTr="004C0A60">
        <w:trPr>
          <w:trHeight w:val="445"/>
        </w:trPr>
        <w:tc>
          <w:tcPr>
            <w:tcW w:w="3227" w:type="dxa"/>
            <w:shd w:val="clear" w:color="auto" w:fill="auto"/>
          </w:tcPr>
          <w:p w14:paraId="42FE681B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1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34ECA329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53C1D14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6E6A2B2D" w14:textId="4010C768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4</w:t>
            </w:r>
          </w:p>
        </w:tc>
      </w:tr>
      <w:tr w:rsidR="004C0A60" w:rsidRPr="004226C0" w14:paraId="57381809" w14:textId="7A07475E" w:rsidTr="004C0A60">
        <w:trPr>
          <w:trHeight w:val="20"/>
        </w:trPr>
        <w:tc>
          <w:tcPr>
            <w:tcW w:w="3227" w:type="dxa"/>
            <w:shd w:val="clear" w:color="auto" w:fill="D9D9D9" w:themeFill="background1" w:themeFillShade="D9"/>
          </w:tcPr>
          <w:p w14:paraId="608C7387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8788" w:type="dxa"/>
            <w:gridSpan w:val="4"/>
            <w:shd w:val="clear" w:color="auto" w:fill="D9D9D9" w:themeFill="background1" w:themeFillShade="D9"/>
            <w:vAlign w:val="center"/>
          </w:tcPr>
          <w:p w14:paraId="0738F570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 xml:space="preserve">2 курс 4 семестр ( 108 часов </w:t>
            </w:r>
            <w:r w:rsidRPr="004226C0">
              <w:rPr>
                <w:b/>
                <w:bCs/>
                <w:lang w:val="en-US"/>
              </w:rPr>
              <w:t>/</w:t>
            </w:r>
            <w:r w:rsidRPr="004226C0">
              <w:rPr>
                <w:b/>
                <w:bCs/>
              </w:rPr>
              <w:t>3 недели)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F2C72AD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0449E241" w14:textId="77777777" w:rsidR="004C0A60" w:rsidRPr="004226C0" w:rsidRDefault="004C0A60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</w:tr>
      <w:tr w:rsidR="00876D46" w:rsidRPr="004226C0" w14:paraId="5A1615FC" w14:textId="217989E4" w:rsidTr="00876D46">
        <w:trPr>
          <w:trHeight w:val="20"/>
        </w:trPr>
        <w:tc>
          <w:tcPr>
            <w:tcW w:w="3227" w:type="dxa"/>
            <w:shd w:val="clear" w:color="auto" w:fill="FFFFFF"/>
          </w:tcPr>
          <w:p w14:paraId="1DFEEC29" w14:textId="77777777" w:rsidR="00876D46" w:rsidRPr="004226C0" w:rsidRDefault="00876D46" w:rsidP="00597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Cs/>
              </w:rPr>
              <w:t>Раздел 1. Скульптурная композиция в материале «дерево»</w:t>
            </w:r>
          </w:p>
        </w:tc>
        <w:tc>
          <w:tcPr>
            <w:tcW w:w="5691" w:type="dxa"/>
            <w:shd w:val="clear" w:color="auto" w:fill="auto"/>
          </w:tcPr>
          <w:p w14:paraId="57B6A108" w14:textId="77777777" w:rsidR="00876D46" w:rsidRPr="004226C0" w:rsidRDefault="00876D46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44FEC2F4" w14:textId="2CBA95EF" w:rsidR="00876D46" w:rsidRPr="004226C0" w:rsidRDefault="004C1F1C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4226C0">
              <w:rPr>
                <w:bCs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14:paraId="144C9C55" w14:textId="4427C6B4" w:rsidR="00876D46" w:rsidRPr="004226C0" w:rsidRDefault="00876D46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shd w:val="clear" w:color="auto" w:fill="FFFFFF"/>
          </w:tcPr>
          <w:p w14:paraId="06EF3B44" w14:textId="77777777" w:rsidR="004C1F1C" w:rsidRPr="004226C0" w:rsidRDefault="004C1F1C" w:rsidP="004C1F1C">
            <w:pPr>
              <w:jc w:val="center"/>
            </w:pPr>
            <w:r w:rsidRPr="004226C0">
              <w:t>ПК1.1-ПК1.7</w:t>
            </w:r>
          </w:p>
          <w:p w14:paraId="4EABC519" w14:textId="22C156A1" w:rsidR="00876D46" w:rsidRPr="004226C0" w:rsidRDefault="004C1F1C" w:rsidP="004C1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578CD234" w14:textId="2EB51EAF" w:rsidTr="00986F0B">
        <w:trPr>
          <w:trHeight w:val="20"/>
        </w:trPr>
        <w:tc>
          <w:tcPr>
            <w:tcW w:w="3227" w:type="dxa"/>
            <w:shd w:val="clear" w:color="auto" w:fill="FFFFFF"/>
          </w:tcPr>
          <w:p w14:paraId="1C564BB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4226C0">
              <w:rPr>
                <w:b/>
                <w:bCs/>
              </w:rPr>
              <w:t>Вводное занятие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35A3D69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14:paraId="696D402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4226C0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shd w:val="clear" w:color="auto" w:fill="FFFFFF"/>
          </w:tcPr>
          <w:p w14:paraId="1F428FA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3FA9436C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7566E7CD" w14:textId="5B8C6BC3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22EE50B4" w14:textId="07D7A793" w:rsidTr="00986F0B">
        <w:trPr>
          <w:trHeight w:val="20"/>
        </w:trPr>
        <w:tc>
          <w:tcPr>
            <w:tcW w:w="3227" w:type="dxa"/>
            <w:vMerge w:val="restart"/>
            <w:shd w:val="clear" w:color="auto" w:fill="FFFFFF"/>
          </w:tcPr>
          <w:p w14:paraId="5068F00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Тема 1.1. Подготовительная работа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64CC2B68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  <w:shd w:val="clear" w:color="auto" w:fill="FFFFFF"/>
          </w:tcPr>
          <w:p w14:paraId="07AA14D8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350EF666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77446EDE" w14:textId="1A0F89BD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20C1F371" w14:textId="175E2AE5" w:rsidTr="001723F8">
        <w:trPr>
          <w:trHeight w:val="20"/>
        </w:trPr>
        <w:tc>
          <w:tcPr>
            <w:tcW w:w="3227" w:type="dxa"/>
            <w:vMerge/>
            <w:shd w:val="clear" w:color="auto" w:fill="FFFFFF"/>
          </w:tcPr>
          <w:p w14:paraId="2B9ABFA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6AB6BD88" w14:textId="77777777" w:rsidR="004C0A60" w:rsidRPr="004226C0" w:rsidRDefault="004C0A60" w:rsidP="004C0A60">
            <w:r w:rsidRPr="004226C0">
              <w:rPr>
                <w:rFonts w:eastAsia="HiddenHorzOCR"/>
              </w:rPr>
              <w:t>Выполнение форэскизов (зарисовки в музее, библиотеке), эскизов.</w:t>
            </w:r>
          </w:p>
        </w:tc>
        <w:tc>
          <w:tcPr>
            <w:tcW w:w="1701" w:type="dxa"/>
            <w:shd w:val="clear" w:color="auto" w:fill="FFFFFF"/>
          </w:tcPr>
          <w:p w14:paraId="7F920B2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1DD6FB4A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12A04A91" w14:textId="5B731588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00F2E9EF" w14:textId="2A595912" w:rsidTr="001723F8">
        <w:trPr>
          <w:trHeight w:val="20"/>
        </w:trPr>
        <w:tc>
          <w:tcPr>
            <w:tcW w:w="3227" w:type="dxa"/>
            <w:shd w:val="clear" w:color="auto" w:fill="FFFFFF"/>
          </w:tcPr>
          <w:p w14:paraId="4BA4F2AB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Тема1. 2.</w:t>
            </w:r>
          </w:p>
          <w:p w14:paraId="11FE61F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</w:rPr>
              <w:t>Выполнение скульптуры в глине или пластилине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67000987" w14:textId="77777777" w:rsidR="004C0A60" w:rsidRPr="004226C0" w:rsidRDefault="004C0A60" w:rsidP="004C0A60">
            <w:r w:rsidRPr="004226C0">
              <w:t>Лепка. Уточнение деталей. Обобщение. Завершение работы.</w:t>
            </w:r>
          </w:p>
        </w:tc>
        <w:tc>
          <w:tcPr>
            <w:tcW w:w="1701" w:type="dxa"/>
            <w:shd w:val="clear" w:color="auto" w:fill="FFFFFF"/>
          </w:tcPr>
          <w:p w14:paraId="077A7BF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34</w:t>
            </w:r>
          </w:p>
        </w:tc>
        <w:tc>
          <w:tcPr>
            <w:tcW w:w="1701" w:type="dxa"/>
          </w:tcPr>
          <w:p w14:paraId="690DDF77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40BACA73" w14:textId="5442C8FF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77DEFB83" w14:textId="58F57F7C" w:rsidTr="005D4777">
        <w:trPr>
          <w:trHeight w:val="20"/>
        </w:trPr>
        <w:tc>
          <w:tcPr>
            <w:tcW w:w="3227" w:type="dxa"/>
            <w:shd w:val="clear" w:color="auto" w:fill="FFFFFF"/>
          </w:tcPr>
          <w:p w14:paraId="02052D93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  <w:r w:rsidRPr="004226C0">
              <w:rPr>
                <w:b/>
                <w:lang w:eastAsia="ja-JP"/>
              </w:rPr>
              <w:t xml:space="preserve">Тема1. 3. </w:t>
            </w:r>
          </w:p>
          <w:p w14:paraId="1BB21947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lang w:eastAsia="ja-JP"/>
              </w:rPr>
              <w:t xml:space="preserve">Перевод модели скульптуры в </w:t>
            </w:r>
            <w:r w:rsidRPr="004226C0">
              <w:rPr>
                <w:rFonts w:eastAsia="HiddenHorzOCR"/>
                <w:b/>
              </w:rPr>
              <w:t>дерево</w:t>
            </w:r>
            <w:r w:rsidRPr="004226C0">
              <w:rPr>
                <w:b/>
                <w:lang w:eastAsia="ja-JP"/>
              </w:rPr>
              <w:t>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1A80729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t>Обрубовка по профилям. Обрубовка формы спереди и сзади по контуру. Уточнение пропорций визуально. Проработка деталей. Обобщение. Шлифовка. Декорирование поверхности, тонировка.</w:t>
            </w:r>
          </w:p>
        </w:tc>
        <w:tc>
          <w:tcPr>
            <w:tcW w:w="1701" w:type="dxa"/>
            <w:shd w:val="clear" w:color="auto" w:fill="FFFFFF"/>
          </w:tcPr>
          <w:p w14:paraId="4CB932CF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52</w:t>
            </w:r>
          </w:p>
        </w:tc>
        <w:tc>
          <w:tcPr>
            <w:tcW w:w="1701" w:type="dxa"/>
          </w:tcPr>
          <w:p w14:paraId="5B9AD6C7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5D288C7D" w14:textId="5E2E6795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477CEA69" w14:textId="77A28C72" w:rsidTr="005D4777">
        <w:trPr>
          <w:trHeight w:val="20"/>
        </w:trPr>
        <w:tc>
          <w:tcPr>
            <w:tcW w:w="3227" w:type="dxa"/>
            <w:shd w:val="clear" w:color="auto" w:fill="FFFFFF"/>
          </w:tcPr>
          <w:p w14:paraId="4063BDB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  <w:r w:rsidRPr="004226C0">
              <w:rPr>
                <w:b/>
                <w:lang w:eastAsia="ja-JP"/>
              </w:rPr>
              <w:t>Тема 1.4.</w:t>
            </w:r>
          </w:p>
          <w:p w14:paraId="4D70CE65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lang w:eastAsia="ja-JP"/>
              </w:rPr>
              <w:t>Составление отчётной документации по производственной практике.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7BAAE123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Оформление отчета. Подготовка презентации</w:t>
            </w:r>
          </w:p>
        </w:tc>
        <w:tc>
          <w:tcPr>
            <w:tcW w:w="1701" w:type="dxa"/>
            <w:shd w:val="clear" w:color="auto" w:fill="FFFFFF"/>
          </w:tcPr>
          <w:p w14:paraId="658C03DC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8</w:t>
            </w:r>
          </w:p>
        </w:tc>
        <w:tc>
          <w:tcPr>
            <w:tcW w:w="1701" w:type="dxa"/>
          </w:tcPr>
          <w:p w14:paraId="3548B06C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31F2E6FA" w14:textId="40A4EB49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12A74D05" w14:textId="4E93DE82" w:rsidTr="00FA33EC">
        <w:trPr>
          <w:trHeight w:val="20"/>
        </w:trPr>
        <w:tc>
          <w:tcPr>
            <w:tcW w:w="3227" w:type="dxa"/>
            <w:shd w:val="clear" w:color="auto" w:fill="FFFFFF"/>
          </w:tcPr>
          <w:p w14:paraId="1E398FAB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21495E93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Зачет</w:t>
            </w:r>
          </w:p>
        </w:tc>
        <w:tc>
          <w:tcPr>
            <w:tcW w:w="1701" w:type="dxa"/>
            <w:shd w:val="clear" w:color="auto" w:fill="FFFFFF"/>
          </w:tcPr>
          <w:p w14:paraId="16BE03DF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2</w:t>
            </w:r>
          </w:p>
        </w:tc>
        <w:tc>
          <w:tcPr>
            <w:tcW w:w="1701" w:type="dxa"/>
          </w:tcPr>
          <w:p w14:paraId="19CC0B54" w14:textId="36E12EF3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C0A60" w:rsidRPr="004226C0" w14:paraId="68C46E9C" w14:textId="43DB50C9" w:rsidTr="00FA33EC">
        <w:trPr>
          <w:trHeight w:val="20"/>
        </w:trPr>
        <w:tc>
          <w:tcPr>
            <w:tcW w:w="3227" w:type="dxa"/>
            <w:shd w:val="clear" w:color="auto" w:fill="FFFFFF"/>
          </w:tcPr>
          <w:p w14:paraId="37426579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093BB6B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итого</w:t>
            </w:r>
          </w:p>
        </w:tc>
        <w:tc>
          <w:tcPr>
            <w:tcW w:w="1701" w:type="dxa"/>
            <w:shd w:val="clear" w:color="auto" w:fill="FFFFFF"/>
          </w:tcPr>
          <w:p w14:paraId="52DC4EB6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226C0">
              <w:rPr>
                <w:b/>
                <w:bCs/>
                <w:i/>
              </w:rPr>
              <w:t>108</w:t>
            </w:r>
          </w:p>
        </w:tc>
        <w:tc>
          <w:tcPr>
            <w:tcW w:w="1701" w:type="dxa"/>
          </w:tcPr>
          <w:p w14:paraId="4FB6FC7F" w14:textId="77D3020E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876D46" w:rsidRPr="004226C0" w14:paraId="5BBBBC8E" w14:textId="3A0166EF" w:rsidTr="00876D46">
        <w:trPr>
          <w:trHeight w:val="20"/>
        </w:trPr>
        <w:tc>
          <w:tcPr>
            <w:tcW w:w="3227" w:type="dxa"/>
            <w:shd w:val="clear" w:color="auto" w:fill="D9D9D9" w:themeFill="background1" w:themeFillShade="D9"/>
          </w:tcPr>
          <w:p w14:paraId="52D45659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144" w:type="dxa"/>
            <w:gridSpan w:val="2"/>
            <w:shd w:val="clear" w:color="auto" w:fill="D9D9D9" w:themeFill="background1" w:themeFillShade="D9"/>
          </w:tcPr>
          <w:p w14:paraId="370181F4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3 курс 6 семестр (108/3 недели)</w:t>
            </w:r>
          </w:p>
        </w:tc>
        <w:tc>
          <w:tcPr>
            <w:tcW w:w="2644" w:type="dxa"/>
            <w:gridSpan w:val="2"/>
            <w:shd w:val="clear" w:color="auto" w:fill="D9D9D9" w:themeFill="background1" w:themeFillShade="D9"/>
          </w:tcPr>
          <w:p w14:paraId="5C381A8F" w14:textId="77777777" w:rsidR="00876D46" w:rsidRPr="004226C0" w:rsidRDefault="00876D46" w:rsidP="00876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4FE33D83" w14:textId="25662F7A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2D6ADA6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D46" w:rsidRPr="004226C0" w14:paraId="6EBCB377" w14:textId="60D09670" w:rsidTr="00876D46">
        <w:trPr>
          <w:trHeight w:val="20"/>
        </w:trPr>
        <w:tc>
          <w:tcPr>
            <w:tcW w:w="3227" w:type="dxa"/>
            <w:shd w:val="clear" w:color="auto" w:fill="FFFFFF"/>
          </w:tcPr>
          <w:p w14:paraId="4C3D77FD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26C0">
              <w:rPr>
                <w:bCs/>
              </w:rPr>
              <w:t>Раздел 2. Скульптурная композиция в материале «камень»</w:t>
            </w:r>
          </w:p>
        </w:tc>
        <w:tc>
          <w:tcPr>
            <w:tcW w:w="6144" w:type="dxa"/>
            <w:gridSpan w:val="2"/>
            <w:shd w:val="clear" w:color="auto" w:fill="auto"/>
          </w:tcPr>
          <w:p w14:paraId="6D310E08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7BA0B2D2" w14:textId="0E4DDAFE" w:rsidR="00876D46" w:rsidRPr="004226C0" w:rsidRDefault="004C1F1C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4226C0">
              <w:rPr>
                <w:bCs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14:paraId="0DF4430B" w14:textId="060B53F6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shd w:val="clear" w:color="auto" w:fill="FFFFFF"/>
          </w:tcPr>
          <w:p w14:paraId="464A4C19" w14:textId="77777777" w:rsidR="004C1F1C" w:rsidRPr="004226C0" w:rsidRDefault="004C1F1C" w:rsidP="004C1F1C">
            <w:pPr>
              <w:jc w:val="center"/>
            </w:pPr>
            <w:r w:rsidRPr="004226C0">
              <w:t>ПК1.1-ПК1.7</w:t>
            </w:r>
          </w:p>
          <w:p w14:paraId="3D283E6C" w14:textId="2B562E2E" w:rsidR="00876D46" w:rsidRPr="004226C0" w:rsidRDefault="004C1F1C" w:rsidP="004C1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757545AF" w14:textId="4BEF991D" w:rsidTr="00675295">
        <w:trPr>
          <w:trHeight w:val="20"/>
        </w:trPr>
        <w:tc>
          <w:tcPr>
            <w:tcW w:w="3227" w:type="dxa"/>
            <w:shd w:val="clear" w:color="auto" w:fill="FFFFFF"/>
          </w:tcPr>
          <w:p w14:paraId="583DDE7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Вводное занятие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588BFCA7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26C0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14:paraId="0D687DD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shd w:val="clear" w:color="auto" w:fill="FFFFFF"/>
          </w:tcPr>
          <w:p w14:paraId="7CAF8B05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6104427D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41D1CC3F" w14:textId="7B7796E3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48B90E83" w14:textId="28955724" w:rsidTr="00675295">
        <w:trPr>
          <w:trHeight w:val="20"/>
        </w:trPr>
        <w:tc>
          <w:tcPr>
            <w:tcW w:w="3227" w:type="dxa"/>
            <w:vMerge w:val="restart"/>
            <w:shd w:val="clear" w:color="auto" w:fill="FFFFFF"/>
          </w:tcPr>
          <w:p w14:paraId="2EFF48FB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Тема 2.2.1. Подготовительная работа.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129F8926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rFonts w:eastAsia="HiddenHorzOCR"/>
              </w:rPr>
              <w:t>Сбор подготовительного материала, аналогов. Работа в библиотеке, музее.</w:t>
            </w:r>
          </w:p>
        </w:tc>
        <w:tc>
          <w:tcPr>
            <w:tcW w:w="1701" w:type="dxa"/>
            <w:shd w:val="clear" w:color="auto" w:fill="FFFFFF"/>
          </w:tcPr>
          <w:p w14:paraId="0D5D209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35E48EBB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043CDA25" w14:textId="1C4476F9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311422AD" w14:textId="2D897DA8" w:rsidTr="008D7240">
        <w:trPr>
          <w:trHeight w:val="128"/>
        </w:trPr>
        <w:tc>
          <w:tcPr>
            <w:tcW w:w="3227" w:type="dxa"/>
            <w:vMerge/>
            <w:shd w:val="clear" w:color="auto" w:fill="FFFFFF"/>
          </w:tcPr>
          <w:p w14:paraId="7E6E8B8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71EAE4D9" w14:textId="77777777" w:rsidR="004C0A60" w:rsidRPr="004226C0" w:rsidRDefault="004C0A60" w:rsidP="004C0A60">
            <w:r w:rsidRPr="004226C0">
              <w:rPr>
                <w:rFonts w:eastAsia="HiddenHorzOCR"/>
              </w:rPr>
              <w:t>Выполнение форэскизов (зарисовки в музее, библиотеке), эскизов.</w:t>
            </w:r>
          </w:p>
        </w:tc>
        <w:tc>
          <w:tcPr>
            <w:tcW w:w="1701" w:type="dxa"/>
            <w:shd w:val="clear" w:color="auto" w:fill="FFFFFF"/>
          </w:tcPr>
          <w:p w14:paraId="5B5A44F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460BD9C6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0EA66310" w14:textId="4FAE48C9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5216AAB9" w14:textId="203305CD" w:rsidTr="008D7240">
        <w:trPr>
          <w:trHeight w:val="20"/>
        </w:trPr>
        <w:tc>
          <w:tcPr>
            <w:tcW w:w="3227" w:type="dxa"/>
            <w:shd w:val="clear" w:color="auto" w:fill="FFFFFF"/>
          </w:tcPr>
          <w:p w14:paraId="6C831F1C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 xml:space="preserve">Тема 2. </w:t>
            </w:r>
            <w:r w:rsidRPr="004226C0">
              <w:rPr>
                <w:b/>
              </w:rPr>
              <w:t>Выполнение скульптуры в глине и перевод в гипс.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7D4D745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t>Лепка. Уточнение деталей. Обобщение. Перевод в гипс. Завершение работы.</w:t>
            </w:r>
          </w:p>
        </w:tc>
        <w:tc>
          <w:tcPr>
            <w:tcW w:w="1701" w:type="dxa"/>
            <w:shd w:val="clear" w:color="auto" w:fill="FFFFFF"/>
          </w:tcPr>
          <w:p w14:paraId="1F74776F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34</w:t>
            </w:r>
          </w:p>
        </w:tc>
        <w:tc>
          <w:tcPr>
            <w:tcW w:w="1701" w:type="dxa"/>
          </w:tcPr>
          <w:p w14:paraId="6C2B2846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60724AA9" w14:textId="4EB4FCCA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4122FC7E" w14:textId="1BA71049" w:rsidTr="00853130">
        <w:trPr>
          <w:trHeight w:val="20"/>
        </w:trPr>
        <w:tc>
          <w:tcPr>
            <w:tcW w:w="3227" w:type="dxa"/>
            <w:shd w:val="clear" w:color="auto" w:fill="FFFFFF"/>
          </w:tcPr>
          <w:p w14:paraId="4AA06D66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  <w:r w:rsidRPr="004226C0">
              <w:rPr>
                <w:b/>
                <w:lang w:eastAsia="ja-JP"/>
              </w:rPr>
              <w:t>Тема2. 3.</w:t>
            </w:r>
          </w:p>
          <w:p w14:paraId="0791B50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lang w:eastAsia="ja-JP"/>
              </w:rPr>
              <w:t>Перевод гипсовой скульптуры в камень.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7BD99DC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t>Обрубовка по профилям. Обрубовка формы спереди и сзади по контуру. Уточнение пропорций визуально. Проработка деталей. Обобщение. Полировка. Декорирование поверхности.</w:t>
            </w:r>
          </w:p>
        </w:tc>
        <w:tc>
          <w:tcPr>
            <w:tcW w:w="1701" w:type="dxa"/>
            <w:shd w:val="clear" w:color="auto" w:fill="FFFFFF"/>
          </w:tcPr>
          <w:p w14:paraId="668616BB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52</w:t>
            </w:r>
          </w:p>
        </w:tc>
        <w:tc>
          <w:tcPr>
            <w:tcW w:w="1701" w:type="dxa"/>
          </w:tcPr>
          <w:p w14:paraId="3C5443FA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732880A8" w14:textId="07C0A09F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2A223ED8" w14:textId="73DC9973" w:rsidTr="00853130">
        <w:trPr>
          <w:trHeight w:val="20"/>
        </w:trPr>
        <w:tc>
          <w:tcPr>
            <w:tcW w:w="3227" w:type="dxa"/>
            <w:shd w:val="clear" w:color="auto" w:fill="FFFFFF"/>
          </w:tcPr>
          <w:p w14:paraId="763D5193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  <w:r w:rsidRPr="004226C0">
              <w:rPr>
                <w:b/>
                <w:lang w:eastAsia="ja-JP"/>
              </w:rPr>
              <w:t>Тема 2.4.</w:t>
            </w:r>
          </w:p>
          <w:p w14:paraId="296F728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lang w:eastAsia="ja-JP"/>
              </w:rPr>
              <w:t>Составление отчётной документации по производственной практике.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3388B3AD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Оформление отчета. Подготовка презентации</w:t>
            </w:r>
          </w:p>
        </w:tc>
        <w:tc>
          <w:tcPr>
            <w:tcW w:w="1701" w:type="dxa"/>
            <w:shd w:val="clear" w:color="auto" w:fill="FFFFFF"/>
          </w:tcPr>
          <w:p w14:paraId="1E61D48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8</w:t>
            </w:r>
          </w:p>
        </w:tc>
        <w:tc>
          <w:tcPr>
            <w:tcW w:w="1701" w:type="dxa"/>
          </w:tcPr>
          <w:p w14:paraId="03DE9C3A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70F7CAAF" w14:textId="0E1C13D9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0AF1494D" w14:textId="6D2789CB" w:rsidTr="00A5460A">
        <w:trPr>
          <w:trHeight w:val="20"/>
        </w:trPr>
        <w:tc>
          <w:tcPr>
            <w:tcW w:w="3227" w:type="dxa"/>
            <w:shd w:val="clear" w:color="auto" w:fill="FFFFFF"/>
          </w:tcPr>
          <w:p w14:paraId="7ED1A01C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4AF8427D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Зачет</w:t>
            </w:r>
          </w:p>
        </w:tc>
        <w:tc>
          <w:tcPr>
            <w:tcW w:w="1701" w:type="dxa"/>
            <w:shd w:val="clear" w:color="auto" w:fill="FFFFFF"/>
          </w:tcPr>
          <w:p w14:paraId="311B9A0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2</w:t>
            </w:r>
          </w:p>
        </w:tc>
        <w:tc>
          <w:tcPr>
            <w:tcW w:w="1701" w:type="dxa"/>
          </w:tcPr>
          <w:p w14:paraId="20DE1215" w14:textId="25388930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C0A60" w:rsidRPr="004226C0" w14:paraId="681835C8" w14:textId="0268614F" w:rsidTr="00A5460A">
        <w:trPr>
          <w:trHeight w:val="20"/>
        </w:trPr>
        <w:tc>
          <w:tcPr>
            <w:tcW w:w="3227" w:type="dxa"/>
            <w:shd w:val="clear" w:color="auto" w:fill="FFFFFF"/>
          </w:tcPr>
          <w:p w14:paraId="6595D66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404E250C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итого</w:t>
            </w:r>
          </w:p>
        </w:tc>
        <w:tc>
          <w:tcPr>
            <w:tcW w:w="1701" w:type="dxa"/>
            <w:shd w:val="clear" w:color="auto" w:fill="FFFFFF"/>
          </w:tcPr>
          <w:p w14:paraId="10F02716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226C0">
              <w:rPr>
                <w:b/>
                <w:bCs/>
                <w:i/>
              </w:rPr>
              <w:t>108</w:t>
            </w:r>
          </w:p>
        </w:tc>
        <w:tc>
          <w:tcPr>
            <w:tcW w:w="1701" w:type="dxa"/>
          </w:tcPr>
          <w:p w14:paraId="7969D795" w14:textId="04F3ACEA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4C0A60" w:rsidRPr="004226C0" w14:paraId="09044B77" w14:textId="6C805EB2" w:rsidTr="004C0A60">
        <w:trPr>
          <w:trHeight w:val="20"/>
        </w:trPr>
        <w:tc>
          <w:tcPr>
            <w:tcW w:w="3227" w:type="dxa"/>
            <w:shd w:val="clear" w:color="auto" w:fill="D9D9D9" w:themeFill="background1" w:themeFillShade="D9"/>
          </w:tcPr>
          <w:p w14:paraId="03D41BB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D9D9D9" w:themeFill="background1" w:themeFillShade="D9"/>
          </w:tcPr>
          <w:p w14:paraId="7B38F29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4 курс 8 семестр(72 часа/2 недели)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2BF1E9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13BDD54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6D46" w:rsidRPr="004226C0" w14:paraId="2F562FF7" w14:textId="74AB5C41" w:rsidTr="00876D46">
        <w:trPr>
          <w:trHeight w:val="732"/>
        </w:trPr>
        <w:tc>
          <w:tcPr>
            <w:tcW w:w="3227" w:type="dxa"/>
            <w:shd w:val="clear" w:color="auto" w:fill="FFFFFF"/>
          </w:tcPr>
          <w:p w14:paraId="04CFBCD8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26C0">
              <w:rPr>
                <w:bCs/>
              </w:rPr>
              <w:t>Раздел 3. Скульптурная композиция в материале «керамика»</w:t>
            </w:r>
          </w:p>
        </w:tc>
        <w:tc>
          <w:tcPr>
            <w:tcW w:w="6473" w:type="dxa"/>
            <w:gridSpan w:val="3"/>
            <w:shd w:val="clear" w:color="auto" w:fill="auto"/>
          </w:tcPr>
          <w:p w14:paraId="308C6F2E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69200D8" w14:textId="77777777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315" w:type="dxa"/>
            <w:shd w:val="clear" w:color="auto" w:fill="auto"/>
          </w:tcPr>
          <w:p w14:paraId="3E26EB2F" w14:textId="77777777" w:rsidR="00876D46" w:rsidRPr="004226C0" w:rsidRDefault="00876D46">
            <w:pPr>
              <w:rPr>
                <w:bCs/>
              </w:rPr>
            </w:pPr>
          </w:p>
          <w:p w14:paraId="474F095C" w14:textId="3ED7E732" w:rsidR="00876D46" w:rsidRPr="004226C0" w:rsidRDefault="004C1F1C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4226C0">
              <w:rPr>
                <w:bCs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14:paraId="7A371CBB" w14:textId="35819572" w:rsidR="00876D46" w:rsidRPr="004226C0" w:rsidRDefault="00876D46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shd w:val="clear" w:color="auto" w:fill="FFFFFF"/>
          </w:tcPr>
          <w:p w14:paraId="6625D6B1" w14:textId="77777777" w:rsidR="004C1F1C" w:rsidRPr="004226C0" w:rsidRDefault="004C1F1C" w:rsidP="004C1F1C">
            <w:pPr>
              <w:jc w:val="center"/>
            </w:pPr>
            <w:r w:rsidRPr="004226C0">
              <w:t>ПК1.1-ПК1.7</w:t>
            </w:r>
          </w:p>
          <w:p w14:paraId="6CFF1F8C" w14:textId="54AA2D46" w:rsidR="00876D46" w:rsidRPr="004226C0" w:rsidRDefault="004C1F1C" w:rsidP="004C1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4D702DDC" w14:textId="126A3A78" w:rsidTr="00EC016B">
        <w:trPr>
          <w:trHeight w:val="551"/>
        </w:trPr>
        <w:tc>
          <w:tcPr>
            <w:tcW w:w="3227" w:type="dxa"/>
            <w:shd w:val="clear" w:color="auto" w:fill="FFFFFF"/>
          </w:tcPr>
          <w:p w14:paraId="187ADE4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26C0">
              <w:rPr>
                <w:b/>
                <w:bCs/>
              </w:rPr>
              <w:t>Вводное занятие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3CAE824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14:paraId="0DC84C3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shd w:val="clear" w:color="auto" w:fill="FFFFFF"/>
          </w:tcPr>
          <w:p w14:paraId="581F8CF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4</w:t>
            </w:r>
          </w:p>
        </w:tc>
        <w:tc>
          <w:tcPr>
            <w:tcW w:w="1701" w:type="dxa"/>
          </w:tcPr>
          <w:p w14:paraId="1FA0DF5D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1051C3C5" w14:textId="79A5A8A8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3943980A" w14:textId="2BD01C8F" w:rsidTr="00EC016B">
        <w:trPr>
          <w:trHeight w:val="20"/>
        </w:trPr>
        <w:tc>
          <w:tcPr>
            <w:tcW w:w="3227" w:type="dxa"/>
            <w:shd w:val="clear" w:color="auto" w:fill="FFFFFF"/>
          </w:tcPr>
          <w:p w14:paraId="639C1EFF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Тема 3.1. Подготовительная работа.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775E00D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HiddenHorzOCR"/>
              </w:rPr>
            </w:pPr>
            <w:r w:rsidRPr="004226C0">
              <w:rPr>
                <w:rFonts w:eastAsia="HiddenHorzOCR"/>
              </w:rPr>
              <w:t xml:space="preserve">Сбор подготовительного материала. </w:t>
            </w:r>
          </w:p>
          <w:p w14:paraId="6C522625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rFonts w:eastAsia="HiddenHorzOCR"/>
              </w:rPr>
              <w:t>Выполнение форэскизов (зарисовки в музее, библиотеке), эскизов.Работа в библиотеке, музее.</w:t>
            </w:r>
          </w:p>
        </w:tc>
        <w:tc>
          <w:tcPr>
            <w:tcW w:w="1701" w:type="dxa"/>
            <w:shd w:val="clear" w:color="auto" w:fill="FFFFFF"/>
          </w:tcPr>
          <w:p w14:paraId="268E399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8</w:t>
            </w:r>
          </w:p>
        </w:tc>
        <w:tc>
          <w:tcPr>
            <w:tcW w:w="1701" w:type="dxa"/>
          </w:tcPr>
          <w:p w14:paraId="6344315F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69E45211" w14:textId="4A27072B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67CBFA0A" w14:textId="772D5840" w:rsidTr="00C7249D">
        <w:trPr>
          <w:trHeight w:val="20"/>
        </w:trPr>
        <w:tc>
          <w:tcPr>
            <w:tcW w:w="3227" w:type="dxa"/>
            <w:shd w:val="clear" w:color="auto" w:fill="FFFFFF"/>
          </w:tcPr>
          <w:p w14:paraId="712C9717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lastRenderedPageBreak/>
              <w:t xml:space="preserve">Тема 3.2. </w:t>
            </w:r>
            <w:r w:rsidRPr="004226C0">
              <w:rPr>
                <w:b/>
              </w:rPr>
              <w:t xml:space="preserve">Выполнение скульптуры в глине 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56AD36E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t>Лепка в керамическом материале (шамот, красная глина) или лепка в пластилине и перевод в материал керамика  через гипсовую форму.</w:t>
            </w:r>
          </w:p>
        </w:tc>
        <w:tc>
          <w:tcPr>
            <w:tcW w:w="1701" w:type="dxa"/>
            <w:shd w:val="clear" w:color="auto" w:fill="FFFFFF"/>
          </w:tcPr>
          <w:p w14:paraId="4E211FC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30</w:t>
            </w:r>
          </w:p>
        </w:tc>
        <w:tc>
          <w:tcPr>
            <w:tcW w:w="1701" w:type="dxa"/>
          </w:tcPr>
          <w:p w14:paraId="584845B4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219F75AE" w14:textId="67A6E7AD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0E2D6C84" w14:textId="7D72535F" w:rsidTr="00C7249D">
        <w:trPr>
          <w:trHeight w:val="20"/>
        </w:trPr>
        <w:tc>
          <w:tcPr>
            <w:tcW w:w="3227" w:type="dxa"/>
            <w:shd w:val="clear" w:color="auto" w:fill="FFFFFF"/>
          </w:tcPr>
          <w:p w14:paraId="1744440D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  <w:r w:rsidRPr="004226C0">
              <w:rPr>
                <w:b/>
                <w:lang w:eastAsia="ja-JP"/>
              </w:rPr>
              <w:t>Тема 3.3.</w:t>
            </w:r>
          </w:p>
          <w:p w14:paraId="30F36836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lang w:eastAsia="ja-JP"/>
              </w:rPr>
              <w:t xml:space="preserve">Дальнейшая обработка скульптурной керамической композиции 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04F1B005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t>Уточнение пропорций визуально. Проработка деталей. Декорирование поверхности.</w:t>
            </w:r>
          </w:p>
        </w:tc>
        <w:tc>
          <w:tcPr>
            <w:tcW w:w="1701" w:type="dxa"/>
            <w:shd w:val="clear" w:color="auto" w:fill="FFFFFF"/>
          </w:tcPr>
          <w:p w14:paraId="46FA5F79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rPr>
                <w:bCs/>
                <w:i/>
              </w:rPr>
              <w:t>20</w:t>
            </w:r>
          </w:p>
        </w:tc>
        <w:tc>
          <w:tcPr>
            <w:tcW w:w="1701" w:type="dxa"/>
          </w:tcPr>
          <w:p w14:paraId="0912B729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25F56870" w14:textId="2E09552C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7769E67B" w14:textId="52B44D27" w:rsidTr="00CB37EA">
        <w:trPr>
          <w:trHeight w:val="276"/>
        </w:trPr>
        <w:tc>
          <w:tcPr>
            <w:tcW w:w="3227" w:type="dxa"/>
            <w:shd w:val="clear" w:color="auto" w:fill="FFFFFF"/>
          </w:tcPr>
          <w:p w14:paraId="7FA8C955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  <w:r w:rsidRPr="004226C0">
              <w:rPr>
                <w:b/>
                <w:lang w:eastAsia="ja-JP"/>
              </w:rPr>
              <w:t>Тема 3.4.</w:t>
            </w:r>
          </w:p>
          <w:p w14:paraId="0940C9BA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lang w:eastAsia="ja-JP"/>
              </w:rPr>
              <w:t>Составление отчётной документации по производственной практике.</w:t>
            </w:r>
          </w:p>
        </w:tc>
        <w:tc>
          <w:tcPr>
            <w:tcW w:w="8788" w:type="dxa"/>
            <w:gridSpan w:val="4"/>
            <w:shd w:val="clear" w:color="auto" w:fill="auto"/>
          </w:tcPr>
          <w:p w14:paraId="1587A43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Оформление отчета. Подготовка презентации</w:t>
            </w:r>
          </w:p>
          <w:p w14:paraId="0FB28115" w14:textId="77777777" w:rsidR="004C0A60" w:rsidRPr="004226C0" w:rsidRDefault="004C0A60" w:rsidP="004C0A60"/>
          <w:p w14:paraId="4E0ECC95" w14:textId="77777777" w:rsidR="004C0A60" w:rsidRPr="004226C0" w:rsidRDefault="004C0A60" w:rsidP="004C0A60"/>
          <w:p w14:paraId="28CB54AF" w14:textId="77777777" w:rsidR="004C0A60" w:rsidRPr="004226C0" w:rsidRDefault="004C0A60" w:rsidP="004C0A60"/>
          <w:p w14:paraId="1B7C8E46" w14:textId="77777777" w:rsidR="004C0A60" w:rsidRPr="004226C0" w:rsidRDefault="004C0A60" w:rsidP="004C0A60"/>
        </w:tc>
        <w:tc>
          <w:tcPr>
            <w:tcW w:w="1701" w:type="dxa"/>
            <w:shd w:val="clear" w:color="auto" w:fill="FFFFFF"/>
          </w:tcPr>
          <w:p w14:paraId="146ADEF6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14:paraId="62F83A70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226C0">
              <w:rPr>
                <w:b/>
                <w:bCs/>
                <w:i/>
              </w:rPr>
              <w:t>10</w:t>
            </w:r>
          </w:p>
          <w:p w14:paraId="67E6C7E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14:paraId="1B90EF39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14:paraId="2236178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14:paraId="10325EC2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701" w:type="dxa"/>
          </w:tcPr>
          <w:p w14:paraId="5268243D" w14:textId="77777777" w:rsidR="004C0A60" w:rsidRPr="004226C0" w:rsidRDefault="004C0A60" w:rsidP="004C0A60">
            <w:pPr>
              <w:jc w:val="center"/>
            </w:pPr>
            <w:r w:rsidRPr="004226C0">
              <w:t>ПК1.1-ПК1.7</w:t>
            </w:r>
          </w:p>
          <w:p w14:paraId="6A00C169" w14:textId="00431FA4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226C0">
              <w:t>ОК1.-ОК9.</w:t>
            </w:r>
          </w:p>
        </w:tc>
      </w:tr>
      <w:tr w:rsidR="004C0A60" w:rsidRPr="004226C0" w14:paraId="1EA61CDB" w14:textId="3A08B6BB" w:rsidTr="00CB37EA">
        <w:trPr>
          <w:trHeight w:val="289"/>
        </w:trPr>
        <w:tc>
          <w:tcPr>
            <w:tcW w:w="3227" w:type="dxa"/>
            <w:shd w:val="clear" w:color="auto" w:fill="FFFFFF"/>
          </w:tcPr>
          <w:p w14:paraId="34BBEAC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ja-JP"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2829C183" w14:textId="77777777" w:rsidR="004C0A60" w:rsidRPr="004226C0" w:rsidRDefault="004C0A60" w:rsidP="004C0A60">
            <w:pPr>
              <w:rPr>
                <w:b/>
                <w:bCs/>
              </w:rPr>
            </w:pPr>
            <w:r w:rsidRPr="004226C0">
              <w:rPr>
                <w:b/>
              </w:rPr>
              <w:t>итого</w:t>
            </w:r>
          </w:p>
        </w:tc>
        <w:tc>
          <w:tcPr>
            <w:tcW w:w="1701" w:type="dxa"/>
            <w:shd w:val="clear" w:color="auto" w:fill="FFFFFF"/>
          </w:tcPr>
          <w:p w14:paraId="64F1786F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226C0">
              <w:rPr>
                <w:b/>
                <w:bCs/>
                <w:i/>
              </w:rPr>
              <w:t>72</w:t>
            </w:r>
          </w:p>
        </w:tc>
        <w:tc>
          <w:tcPr>
            <w:tcW w:w="1701" w:type="dxa"/>
          </w:tcPr>
          <w:p w14:paraId="7B56F8C0" w14:textId="6BCDA8E3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4C0A60" w:rsidRPr="004226C0" w14:paraId="032941CB" w14:textId="5291CF44" w:rsidTr="004C0A60">
        <w:trPr>
          <w:trHeight w:val="20"/>
        </w:trPr>
        <w:tc>
          <w:tcPr>
            <w:tcW w:w="3227" w:type="dxa"/>
            <w:shd w:val="clear" w:color="auto" w:fill="FFFFFF"/>
          </w:tcPr>
          <w:p w14:paraId="65ADD1ED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585B5F2B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26C0">
              <w:rPr>
                <w:bCs/>
              </w:rPr>
              <w:t>Зачет</w:t>
            </w:r>
          </w:p>
        </w:tc>
        <w:tc>
          <w:tcPr>
            <w:tcW w:w="1701" w:type="dxa"/>
            <w:shd w:val="clear" w:color="auto" w:fill="FFFFFF"/>
          </w:tcPr>
          <w:p w14:paraId="445EC7F1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701" w:type="dxa"/>
            <w:shd w:val="clear" w:color="auto" w:fill="FFFFFF"/>
          </w:tcPr>
          <w:p w14:paraId="3EC944BC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4C0A60" w:rsidRPr="004226C0" w14:paraId="7BA57BAE" w14:textId="4A5EC2C1" w:rsidTr="004C0A60">
        <w:trPr>
          <w:trHeight w:val="268"/>
        </w:trPr>
        <w:tc>
          <w:tcPr>
            <w:tcW w:w="3227" w:type="dxa"/>
            <w:shd w:val="clear" w:color="auto" w:fill="FFFFFF"/>
          </w:tcPr>
          <w:p w14:paraId="60CDC908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788" w:type="dxa"/>
            <w:gridSpan w:val="4"/>
            <w:shd w:val="clear" w:color="auto" w:fill="auto"/>
          </w:tcPr>
          <w:p w14:paraId="51A6324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26C0">
              <w:rPr>
                <w:b/>
                <w:bCs/>
              </w:rPr>
              <w:t>итого</w:t>
            </w:r>
          </w:p>
        </w:tc>
        <w:tc>
          <w:tcPr>
            <w:tcW w:w="1701" w:type="dxa"/>
            <w:shd w:val="clear" w:color="auto" w:fill="FFFFFF"/>
          </w:tcPr>
          <w:p w14:paraId="6FE33CEE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226C0">
              <w:rPr>
                <w:b/>
                <w:bCs/>
                <w:i/>
              </w:rPr>
              <w:t>288</w:t>
            </w:r>
          </w:p>
        </w:tc>
        <w:tc>
          <w:tcPr>
            <w:tcW w:w="1701" w:type="dxa"/>
            <w:shd w:val="clear" w:color="auto" w:fill="FFFFFF"/>
          </w:tcPr>
          <w:p w14:paraId="30623384" w14:textId="77777777" w:rsidR="004C0A60" w:rsidRPr="004226C0" w:rsidRDefault="004C0A60" w:rsidP="004C0A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</w:tbl>
    <w:p w14:paraId="1686C0EB" w14:textId="77777777" w:rsidR="002F118B" w:rsidRPr="004226C0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4226C0" w:rsidSect="007478FF">
          <w:footerReference w:type="even" r:id="rId10"/>
          <w:footerReference w:type="default" r:id="rId11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14:paraId="4AA3B0D7" w14:textId="077B9628" w:rsidR="00D6529F" w:rsidRDefault="00D116F9" w:rsidP="007F0F3E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4226C0">
        <w:rPr>
          <w:b/>
          <w:caps/>
        </w:rPr>
        <w:lastRenderedPageBreak/>
        <w:t>условия</w:t>
      </w:r>
      <w:r w:rsidR="00FF6AC7" w:rsidRPr="004226C0">
        <w:rPr>
          <w:b/>
          <w:caps/>
        </w:rPr>
        <w:t xml:space="preserve"> реализации программы </w:t>
      </w:r>
      <w:r w:rsidR="008620B1" w:rsidRPr="004226C0">
        <w:rPr>
          <w:b/>
          <w:caps/>
        </w:rPr>
        <w:t>ПРОИЗВОДСТВЕННОЙ практики</w:t>
      </w:r>
      <w:r w:rsidR="002D51A2" w:rsidRPr="004226C0">
        <w:rPr>
          <w:b/>
          <w:caps/>
        </w:rPr>
        <w:t xml:space="preserve"> по профилю специальности</w:t>
      </w:r>
    </w:p>
    <w:p w14:paraId="2B3C3973" w14:textId="77777777" w:rsidR="007F0F3E" w:rsidRPr="007F0F3E" w:rsidRDefault="007F0F3E" w:rsidP="007F0F3E"/>
    <w:p w14:paraId="04C40E29" w14:textId="77777777" w:rsidR="00D6529F" w:rsidRPr="004226C0" w:rsidRDefault="00D6529F" w:rsidP="007F0F3E">
      <w:pPr>
        <w:ind w:firstLine="709"/>
        <w:jc w:val="both"/>
      </w:pPr>
      <w:r w:rsidRPr="004226C0">
        <w:t>Организация практики   должна обеспечивать:</w:t>
      </w:r>
    </w:p>
    <w:p w14:paraId="705FFD81" w14:textId="73C226FA" w:rsidR="00D6529F" w:rsidRPr="004226C0" w:rsidRDefault="00D6529F" w:rsidP="007F0F3E">
      <w:pPr>
        <w:ind w:firstLine="709"/>
        <w:jc w:val="both"/>
      </w:pPr>
      <w:r w:rsidRPr="004226C0">
        <w:t xml:space="preserve">- </w:t>
      </w:r>
      <w:r w:rsidR="008620B1" w:rsidRPr="004226C0">
        <w:t>выполнение требований</w:t>
      </w:r>
      <w:r w:rsidRPr="004226C0">
        <w:t xml:space="preserve"> Федерального государственного образовательного </w:t>
      </w:r>
      <w:r w:rsidR="008620B1" w:rsidRPr="004226C0">
        <w:t>стандарта среднего</w:t>
      </w:r>
      <w:r w:rsidRPr="004226C0">
        <w:t xml:space="preserve"> профессионального образования по специальности</w:t>
      </w:r>
      <w:r w:rsidR="00A851F9" w:rsidRPr="004226C0">
        <w:t xml:space="preserve"> 54.02.07Скульптура </w:t>
      </w:r>
      <w:r w:rsidRPr="004226C0">
        <w:t>(</w:t>
      </w:r>
      <w:r w:rsidR="008620B1" w:rsidRPr="004226C0">
        <w:t>углубленная</w:t>
      </w:r>
      <w:r w:rsidR="004C1F1C" w:rsidRPr="004226C0">
        <w:t xml:space="preserve"> </w:t>
      </w:r>
      <w:r w:rsidR="008620B1" w:rsidRPr="004226C0">
        <w:t>подготовка) к</w:t>
      </w:r>
      <w:r w:rsidRPr="004226C0">
        <w:t xml:space="preserve"> минимуму содержания и уровню подготовки студентов в соответствии с получаемой квалификацией;</w:t>
      </w:r>
    </w:p>
    <w:p w14:paraId="2D8D2A10" w14:textId="77777777" w:rsidR="00D6529F" w:rsidRPr="004226C0" w:rsidRDefault="00D6529F" w:rsidP="007F0F3E">
      <w:pPr>
        <w:ind w:firstLine="709"/>
        <w:jc w:val="both"/>
      </w:pPr>
      <w:r w:rsidRPr="004226C0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14:paraId="1B936661" w14:textId="77777777" w:rsidR="00D6529F" w:rsidRPr="004226C0" w:rsidRDefault="00D6529F" w:rsidP="007F0F3E">
      <w:pPr>
        <w:ind w:firstLine="709"/>
        <w:jc w:val="both"/>
      </w:pPr>
      <w:r w:rsidRPr="004226C0">
        <w:t xml:space="preserve">- возможность накопления и обработки информации и </w:t>
      </w:r>
      <w:r w:rsidR="008620B1" w:rsidRPr="004226C0">
        <w:t>умений,</w:t>
      </w:r>
      <w:r w:rsidRPr="004226C0">
        <w:t xml:space="preserve"> и навыков для выполнения выпускной квалификационной работы.</w:t>
      </w:r>
    </w:p>
    <w:p w14:paraId="00CB646B" w14:textId="77777777" w:rsidR="00D6529F" w:rsidRPr="004226C0" w:rsidRDefault="00D6529F" w:rsidP="007F0F3E">
      <w:pPr>
        <w:ind w:firstLine="709"/>
        <w:jc w:val="both"/>
      </w:pPr>
      <w:r w:rsidRPr="004226C0">
        <w:t xml:space="preserve">Для проведения </w:t>
      </w:r>
      <w:r w:rsidR="002D51A2" w:rsidRPr="004226C0">
        <w:t xml:space="preserve">производственной </w:t>
      </w:r>
      <w:r w:rsidRPr="004226C0">
        <w:t>практики</w:t>
      </w:r>
      <w:r w:rsidR="002D51A2" w:rsidRPr="004226C0">
        <w:t xml:space="preserve"> по профилю специальности руководителям</w:t>
      </w:r>
      <w:r w:rsidRPr="004226C0">
        <w:t xml:space="preserve"> практики от учебного заведения разрабатываются индивидуальные задания, в которых четко прописываются требования к сбору и качеству материала, его с</w:t>
      </w:r>
      <w:r w:rsidR="002D51A2" w:rsidRPr="004226C0">
        <w:t>одержание и тематика, последовательности выполнения практических работ.</w:t>
      </w:r>
    </w:p>
    <w:p w14:paraId="15D813CC" w14:textId="77777777" w:rsidR="00D6529F" w:rsidRPr="004226C0" w:rsidRDefault="00D6529F" w:rsidP="007F0F3E">
      <w:pPr>
        <w:ind w:firstLine="709"/>
        <w:jc w:val="both"/>
      </w:pPr>
      <w:r w:rsidRPr="004226C0">
        <w:t xml:space="preserve">Организация практики может предусматривать участие </w:t>
      </w:r>
      <w:r w:rsidR="008620B1" w:rsidRPr="004226C0">
        <w:t>обучающихся</w:t>
      </w:r>
      <w:r w:rsidRPr="004226C0">
        <w:t xml:space="preserve"> в экспериментальной, аналитической, научно-исследовательской работе.</w:t>
      </w:r>
    </w:p>
    <w:p w14:paraId="1D7C320F" w14:textId="77777777" w:rsidR="00D6529F" w:rsidRPr="004226C0" w:rsidRDefault="00D6529F" w:rsidP="007F0F3E">
      <w:pPr>
        <w:ind w:firstLine="709"/>
        <w:jc w:val="both"/>
      </w:pPr>
      <w:r w:rsidRPr="004226C0">
        <w:t xml:space="preserve">Общий объем времени на проведение </w:t>
      </w:r>
      <w:r w:rsidR="00374E39" w:rsidRPr="004226C0">
        <w:t xml:space="preserve">производственной практики по профилю специальности </w:t>
      </w:r>
      <w:r w:rsidR="008620B1" w:rsidRPr="004226C0">
        <w:t>определяется</w:t>
      </w:r>
      <w:r w:rsidRPr="004226C0">
        <w:t xml:space="preserve"> требованиями Федерального государственного образовательного </w:t>
      </w:r>
      <w:r w:rsidR="008620B1" w:rsidRPr="004226C0">
        <w:t>стандарта среднего</w:t>
      </w:r>
      <w:r w:rsidRPr="004226C0">
        <w:t xml:space="preserve"> профессионального образования по специальности </w:t>
      </w:r>
      <w:r w:rsidR="008620B1" w:rsidRPr="004226C0">
        <w:t>54.02.</w:t>
      </w:r>
      <w:r w:rsidR="00A851F9" w:rsidRPr="004226C0">
        <w:t>07 Скульптура</w:t>
      </w:r>
      <w:r w:rsidRPr="004226C0">
        <w:t>(</w:t>
      </w:r>
      <w:r w:rsidR="008620B1" w:rsidRPr="004226C0">
        <w:t>углубленная подготовка) и составляет</w:t>
      </w:r>
      <w:r w:rsidR="00374E39" w:rsidRPr="004226C0">
        <w:t xml:space="preserve"> 8 недель</w:t>
      </w:r>
      <w:r w:rsidRPr="004226C0">
        <w:t xml:space="preserve"> (</w:t>
      </w:r>
      <w:r w:rsidR="00374E39" w:rsidRPr="004226C0">
        <w:t>288</w:t>
      </w:r>
      <w:r w:rsidR="008620B1" w:rsidRPr="004226C0">
        <w:t xml:space="preserve"> часов</w:t>
      </w:r>
      <w:r w:rsidRPr="004226C0">
        <w:t>).</w:t>
      </w:r>
    </w:p>
    <w:p w14:paraId="40992A3A" w14:textId="77777777" w:rsidR="00D6529F" w:rsidRPr="004226C0" w:rsidRDefault="00D6529F" w:rsidP="007F0F3E">
      <w:pPr>
        <w:ind w:firstLine="709"/>
      </w:pPr>
    </w:p>
    <w:p w14:paraId="4EF5BAD0" w14:textId="77777777" w:rsidR="00FF6AC7" w:rsidRPr="004226C0" w:rsidRDefault="00917851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226C0">
        <w:rPr>
          <w:b/>
          <w:bCs/>
        </w:rPr>
        <w:t xml:space="preserve">3.1. </w:t>
      </w:r>
      <w:r w:rsidR="00361C74" w:rsidRPr="004226C0">
        <w:rPr>
          <w:b/>
          <w:bCs/>
        </w:rPr>
        <w:t xml:space="preserve">Требования к минимальному </w:t>
      </w:r>
      <w:r w:rsidR="002F118B" w:rsidRPr="004226C0">
        <w:rPr>
          <w:b/>
          <w:bCs/>
        </w:rPr>
        <w:t>м</w:t>
      </w:r>
      <w:r w:rsidR="00FF6AC7" w:rsidRPr="004226C0">
        <w:rPr>
          <w:b/>
          <w:bCs/>
        </w:rPr>
        <w:t>атериально-техническо</w:t>
      </w:r>
      <w:r w:rsidR="002F118B" w:rsidRPr="004226C0">
        <w:rPr>
          <w:b/>
          <w:bCs/>
        </w:rPr>
        <w:t>му</w:t>
      </w:r>
      <w:r w:rsidR="00FF6AC7" w:rsidRPr="004226C0">
        <w:rPr>
          <w:b/>
          <w:bCs/>
        </w:rPr>
        <w:t xml:space="preserve"> о</w:t>
      </w:r>
      <w:r w:rsidR="003E0FBC" w:rsidRPr="004226C0">
        <w:rPr>
          <w:b/>
          <w:bCs/>
        </w:rPr>
        <w:t>беспечени</w:t>
      </w:r>
      <w:r w:rsidR="002F118B" w:rsidRPr="004226C0">
        <w:rPr>
          <w:b/>
          <w:bCs/>
        </w:rPr>
        <w:t>ю</w:t>
      </w:r>
      <w:r w:rsidR="0010443F" w:rsidRPr="004226C0">
        <w:rPr>
          <w:b/>
          <w:bCs/>
        </w:rPr>
        <w:t xml:space="preserve"> программы практики.</w:t>
      </w:r>
    </w:p>
    <w:p w14:paraId="5C49FA63" w14:textId="77777777" w:rsidR="00E55C7F" w:rsidRPr="00E55C7F" w:rsidRDefault="00E55C7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E55C7F">
        <w:rPr>
          <w:bCs/>
        </w:rPr>
        <w:t>Кабинет  для занятий по междисциплинарному курсу «Композиция и мастерство скульптурной обработки материалов»</w:t>
      </w:r>
    </w:p>
    <w:p w14:paraId="1D177E82" w14:textId="77777777" w:rsidR="00E55C7F" w:rsidRPr="00E55C7F" w:rsidRDefault="00E55C7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E55C7F">
        <w:rPr>
          <w:bCs/>
        </w:rPr>
        <w:t>Кабинет укомплектован специализированной мебелью, отвечающей всем установленным нормам и требованиям при выполнении скульптурных работ, станками для скульптуры в натуральную величину, станками для рельефа, станками для скульптуры вращающимися, вращающимся подиумом, ширмой для модели, металлическими стеллажами, железными шкафами для инструментов, емкостями с глиной.</w:t>
      </w:r>
    </w:p>
    <w:p w14:paraId="295D1333" w14:textId="77777777" w:rsidR="00E55C7F" w:rsidRPr="00E55C7F" w:rsidRDefault="00E55C7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E55C7F">
        <w:rPr>
          <w:bCs/>
        </w:rPr>
        <w:t>Мастерская скульптуры</w:t>
      </w:r>
    </w:p>
    <w:p w14:paraId="28C723C0" w14:textId="72B65A6D" w:rsidR="00973FC5" w:rsidRPr="004226C0" w:rsidRDefault="00E55C7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FF0000"/>
        </w:rPr>
      </w:pPr>
      <w:r w:rsidRPr="00E55C7F">
        <w:rPr>
          <w:bCs/>
        </w:rPr>
        <w:t>Мастерская укомплектована специализированной мебелью, отвечающей всем установленным нормам и требованиям при выполнении скульптурных художественных работ, станками для скульптуры, вращающимся подиумом, ширмой для модели, настенным деревянным щитом для рельефов, металлическими стеллажами, железными шкафами для инструментов, емкостями с глиной.</w:t>
      </w:r>
    </w:p>
    <w:p w14:paraId="4074BE1B" w14:textId="77777777" w:rsidR="007F0F3E" w:rsidRDefault="007F0F3E" w:rsidP="007F0F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14:paraId="7AB34C19" w14:textId="77777777" w:rsidR="00013A54" w:rsidRPr="004226C0" w:rsidRDefault="00013A54" w:rsidP="007F0F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4226C0">
        <w:rPr>
          <w:b/>
        </w:rPr>
        <w:t>3.2. И</w:t>
      </w:r>
      <w:r w:rsidR="00404874" w:rsidRPr="004226C0">
        <w:rPr>
          <w:b/>
        </w:rPr>
        <w:t xml:space="preserve">нформационное обеспечение </w:t>
      </w:r>
      <w:r w:rsidR="0010443F" w:rsidRPr="004226C0">
        <w:rPr>
          <w:b/>
        </w:rPr>
        <w:t>производственной практики</w:t>
      </w:r>
      <w:r w:rsidR="003D08C8" w:rsidRPr="004226C0">
        <w:rPr>
          <w:b/>
        </w:rPr>
        <w:t xml:space="preserve"> (по профилю специальности)</w:t>
      </w:r>
      <w:r w:rsidR="0010443F" w:rsidRPr="004226C0">
        <w:rPr>
          <w:b/>
        </w:rPr>
        <w:t>.</w:t>
      </w:r>
    </w:p>
    <w:p w14:paraId="4B7B42A2" w14:textId="77777777" w:rsidR="00FF6AC7" w:rsidRPr="004226C0" w:rsidRDefault="00FF6AC7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226C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52B81BE3" w14:textId="10CA7D7E" w:rsidR="00325FC0" w:rsidRPr="004226C0" w:rsidRDefault="00FF6AC7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226C0">
        <w:rPr>
          <w:b/>
          <w:bCs/>
        </w:rPr>
        <w:t>Основные источники:</w:t>
      </w:r>
    </w:p>
    <w:p w14:paraId="66D7A60E" w14:textId="77777777" w:rsidR="004226C0" w:rsidRPr="00850F4F" w:rsidRDefault="004226C0" w:rsidP="007F0F3E">
      <w:pPr>
        <w:pStyle w:val="af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outlineLvl w:val="0"/>
      </w:pPr>
      <w:r w:rsidRPr="00850F4F">
        <w:t>Г.В. Дудникова  Рельефные изображения в скульптуре. Учебное пособие - Гжель ГГУ, 2018г.</w:t>
      </w:r>
    </w:p>
    <w:p w14:paraId="4E075C25" w14:textId="587639A3" w:rsidR="008C7833" w:rsidRPr="004226C0" w:rsidRDefault="008C7833" w:rsidP="007F0F3E">
      <w:pPr>
        <w:pStyle w:val="af5"/>
        <w:numPr>
          <w:ilvl w:val="0"/>
          <w:numId w:val="4"/>
        </w:numPr>
        <w:ind w:left="0" w:firstLine="709"/>
        <w:jc w:val="both"/>
        <w:rPr>
          <w:i/>
        </w:rPr>
      </w:pPr>
      <w:r w:rsidRPr="004226C0">
        <w:t xml:space="preserve">Аипова, М. К. Академическая скульптура и пластическое моделирование. Архитектоника : учебное пособие / М. К. Аипова, Л. А. Джикия. — Электрон. текстовые данные - Санкт-Петербург : Санкт-Петербургский государственный университет </w:t>
      </w:r>
      <w:r w:rsidRPr="004226C0">
        <w:lastRenderedPageBreak/>
        <w:t xml:space="preserve">промышленных технологий и дизайна, 2019. — 80 c. — Режим доступа: </w:t>
      </w:r>
      <w:hyperlink r:id="rId12" w:history="1">
        <w:r w:rsidR="007F0F3E" w:rsidRPr="00AD571D">
          <w:rPr>
            <w:rStyle w:val="af3"/>
          </w:rPr>
          <w:t>http://www.iprbookshop.ru/102604.html</w:t>
        </w:r>
      </w:hyperlink>
      <w:r w:rsidR="007F0F3E">
        <w:t xml:space="preserve"> </w:t>
      </w:r>
    </w:p>
    <w:p w14:paraId="0B66E49E" w14:textId="08D5103B" w:rsidR="008C7833" w:rsidRPr="004226C0" w:rsidRDefault="008C7833" w:rsidP="007F0F3E">
      <w:pPr>
        <w:pStyle w:val="af5"/>
        <w:numPr>
          <w:ilvl w:val="0"/>
          <w:numId w:val="4"/>
        </w:numPr>
        <w:ind w:left="0" w:firstLine="709"/>
        <w:jc w:val="both"/>
        <w:rPr>
          <w:i/>
        </w:rPr>
      </w:pPr>
      <w:r w:rsidRPr="004226C0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</w:t>
      </w:r>
      <w:hyperlink r:id="rId13" w:history="1">
        <w:r w:rsidR="007F0F3E" w:rsidRPr="00AD571D">
          <w:rPr>
            <w:rStyle w:val="af3"/>
          </w:rPr>
          <w:t>http://www.iprbookshop.ru/103337.html</w:t>
        </w:r>
      </w:hyperlink>
      <w:r w:rsidR="007F0F3E">
        <w:t xml:space="preserve"> </w:t>
      </w:r>
    </w:p>
    <w:p w14:paraId="61BFBE32" w14:textId="0842484B" w:rsidR="008C7833" w:rsidRPr="004226C0" w:rsidRDefault="008C7833" w:rsidP="007F0F3E">
      <w:pPr>
        <w:pStyle w:val="af5"/>
        <w:numPr>
          <w:ilvl w:val="0"/>
          <w:numId w:val="4"/>
        </w:numPr>
        <w:ind w:left="0" w:firstLine="709"/>
        <w:jc w:val="both"/>
        <w:rPr>
          <w:i/>
        </w:rPr>
      </w:pPr>
      <w:r w:rsidRPr="004226C0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</w:t>
      </w:r>
      <w:hyperlink r:id="rId14" w:history="1">
        <w:r w:rsidR="007F0F3E" w:rsidRPr="00AD571D">
          <w:rPr>
            <w:rStyle w:val="af3"/>
          </w:rPr>
          <w:t>http://www.iprbookshop.ru/103337.html</w:t>
        </w:r>
      </w:hyperlink>
      <w:r w:rsidR="007F0F3E">
        <w:t xml:space="preserve"> </w:t>
      </w:r>
      <w:r w:rsidRPr="004226C0">
        <w:t xml:space="preserve"> </w:t>
      </w:r>
    </w:p>
    <w:p w14:paraId="2B8141FD" w14:textId="29FB6E6B" w:rsidR="008C7833" w:rsidRPr="004226C0" w:rsidRDefault="008C7833" w:rsidP="007F0F3E">
      <w:pPr>
        <w:pStyle w:val="af5"/>
        <w:numPr>
          <w:ilvl w:val="0"/>
          <w:numId w:val="4"/>
        </w:numPr>
        <w:ind w:left="0" w:firstLine="709"/>
        <w:jc w:val="both"/>
        <w:rPr>
          <w:i/>
        </w:rPr>
      </w:pPr>
      <w:r w:rsidRPr="004226C0">
        <w:t xml:space="preserve">Оганесян, Г. Н. Скульптура : учебно-методическое пособие / Г. Н. Оганесян. — Электрон. текстовые данные - Новосибирск : Новосибирский государственный технический университет, 2019. — 64 c. — Режим доступа: </w:t>
      </w:r>
      <w:hyperlink r:id="rId15" w:history="1">
        <w:r w:rsidR="007F0F3E" w:rsidRPr="00AD571D">
          <w:rPr>
            <w:rStyle w:val="af3"/>
          </w:rPr>
          <w:t>http://www.iprbookshop.ru/98736.html</w:t>
        </w:r>
      </w:hyperlink>
      <w:r w:rsidR="007F0F3E">
        <w:t xml:space="preserve"> </w:t>
      </w:r>
    </w:p>
    <w:p w14:paraId="433D0392" w14:textId="77777777" w:rsidR="008C7833" w:rsidRPr="004226C0" w:rsidRDefault="008C7833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62513018" w14:textId="2A619D6C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226C0">
        <w:rPr>
          <w:b/>
          <w:bCs/>
        </w:rPr>
        <w:t>Дополнительные источники:</w:t>
      </w:r>
    </w:p>
    <w:p w14:paraId="4D3BBC3A" w14:textId="3B6E0360" w:rsidR="004226C0" w:rsidRPr="00850F4F" w:rsidRDefault="004226C0" w:rsidP="007F0F3E">
      <w:pPr>
        <w:pStyle w:val="2"/>
        <w:numPr>
          <w:ilvl w:val="0"/>
          <w:numId w:val="5"/>
        </w:numPr>
        <w:ind w:left="0" w:firstLine="709"/>
        <w:jc w:val="both"/>
        <w:rPr>
          <w:color w:val="000000"/>
        </w:rPr>
      </w:pPr>
      <w:r w:rsidRPr="004226C0">
        <w:t xml:space="preserve"> </w:t>
      </w:r>
      <w:r w:rsidRPr="00850F4F">
        <w:t xml:space="preserve">Оганесян, Г. Н. Скульптура : учебно-методическое пособие / Г. Н. </w:t>
      </w:r>
      <w:r w:rsidR="00B45157">
        <w:t>Оганесян. — Электрон. текстовые</w:t>
      </w:r>
      <w:r w:rsidRPr="00850F4F">
        <w:t xml:space="preserve">Новосибирск : Новосибирский государственный технический университет, 2019. — 64 c. — Режим доступа: </w:t>
      </w:r>
      <w:hyperlink r:id="rId16" w:history="1">
        <w:r w:rsidRPr="00850F4F">
          <w:rPr>
            <w:rStyle w:val="af3"/>
          </w:rPr>
          <w:t>http://www.iprbookshop.ru/98736.html</w:t>
        </w:r>
      </w:hyperlink>
      <w:r w:rsidRPr="00850F4F">
        <w:t xml:space="preserve"> . - ЭБС «IPRbooks»</w:t>
      </w:r>
    </w:p>
    <w:p w14:paraId="69A0248B" w14:textId="07B0D9AF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3FA6D631" w14:textId="77777777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226C0">
        <w:rPr>
          <w:b/>
          <w:bCs/>
        </w:rPr>
        <w:t>Литература для самостоятельного изучения:</w:t>
      </w:r>
    </w:p>
    <w:p w14:paraId="7E73ECA4" w14:textId="77777777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>1.</w:t>
      </w:r>
      <w:r w:rsidRPr="004226C0">
        <w:rPr>
          <w:bCs/>
        </w:rPr>
        <w:tab/>
        <w:t>Аполлон. Терминологический словарь. М., Эллис Лак.1997</w:t>
      </w:r>
    </w:p>
    <w:p w14:paraId="404A3D6C" w14:textId="77777777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>2.</w:t>
      </w:r>
      <w:r w:rsidRPr="004226C0">
        <w:rPr>
          <w:bCs/>
        </w:rPr>
        <w:tab/>
        <w:t>Алнхейм Р. Искусство и визуальное восприятие. М., Прогресс 1974</w:t>
      </w:r>
    </w:p>
    <w:p w14:paraId="7B233D29" w14:textId="77777777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>3.</w:t>
      </w:r>
      <w:r w:rsidRPr="004226C0">
        <w:rPr>
          <w:bCs/>
        </w:rPr>
        <w:tab/>
        <w:t>Барышников А.П. Основы композиции. М., Учебный предмет 1951</w:t>
      </w:r>
    </w:p>
    <w:p w14:paraId="11EE4170" w14:textId="77777777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>4.</w:t>
      </w:r>
      <w:r w:rsidRPr="004226C0">
        <w:rPr>
          <w:bCs/>
        </w:rPr>
        <w:tab/>
        <w:t>Васютинский Н.А. Золотая пропорция. М., Молодая гвардия 1990</w:t>
      </w:r>
    </w:p>
    <w:p w14:paraId="7C511CC2" w14:textId="77777777" w:rsidR="00532876" w:rsidRPr="004226C0" w:rsidRDefault="00532876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>5.</w:t>
      </w:r>
      <w:r w:rsidRPr="004226C0">
        <w:rPr>
          <w:bCs/>
        </w:rPr>
        <w:tab/>
        <w:t>Герчук Ю.Я. Что такое орнамент? М., 1998</w:t>
      </w:r>
    </w:p>
    <w:p w14:paraId="2DC7D6EA" w14:textId="77777777" w:rsidR="007F0F3E" w:rsidRDefault="007F0F3E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4EC92BB9" w14:textId="77777777" w:rsidR="0010443F" w:rsidRPr="004226C0" w:rsidRDefault="0010443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226C0">
        <w:rPr>
          <w:b/>
          <w:bCs/>
        </w:rPr>
        <w:t xml:space="preserve">Иллюстративные издания периодической печати по изобразительному искусству – журналы: </w:t>
      </w:r>
    </w:p>
    <w:p w14:paraId="169F2BC1" w14:textId="77777777" w:rsidR="00766BCF" w:rsidRPr="004226C0" w:rsidRDefault="0010443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 xml:space="preserve">«Собрание шедевров», «Русское искусство», </w:t>
      </w:r>
      <w:r w:rsidR="00325FC0" w:rsidRPr="004226C0">
        <w:rPr>
          <w:bCs/>
        </w:rPr>
        <w:t>«Русская галерея», «Искусство»</w:t>
      </w:r>
    </w:p>
    <w:p w14:paraId="735E52E4" w14:textId="77777777" w:rsidR="00766BCF" w:rsidRPr="004226C0" w:rsidRDefault="00766BCF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226C0">
        <w:rPr>
          <w:bCs/>
        </w:rPr>
        <w:t>Интернет-ресурсы</w:t>
      </w:r>
    </w:p>
    <w:p w14:paraId="049EF57C" w14:textId="77777777" w:rsidR="00483341" w:rsidRPr="004226C0" w:rsidRDefault="00000000" w:rsidP="007F0F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7" w:history="1">
        <w:r w:rsidR="00766BCF" w:rsidRPr="004226C0">
          <w:rPr>
            <w:rStyle w:val="af3"/>
            <w:bCs/>
            <w:color w:val="auto"/>
          </w:rPr>
          <w:t>http://arzamas.academy</w:t>
        </w:r>
      </w:hyperlink>
    </w:p>
    <w:p w14:paraId="613C44E0" w14:textId="77777777" w:rsidR="00766BCF" w:rsidRPr="004226C0" w:rsidRDefault="00000000" w:rsidP="007F0F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8" w:history="1">
        <w:r w:rsidR="001165D9" w:rsidRPr="004226C0">
          <w:rPr>
            <w:rStyle w:val="af3"/>
            <w:bCs/>
            <w:color w:val="auto"/>
          </w:rPr>
          <w:t>www.mfa.org</w:t>
        </w:r>
      </w:hyperlink>
    </w:p>
    <w:p w14:paraId="602B335E" w14:textId="77777777" w:rsidR="00766BCF" w:rsidRPr="004226C0" w:rsidRDefault="00000000" w:rsidP="007F0F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9" w:history="1">
        <w:r w:rsidR="00766BCF" w:rsidRPr="004226C0">
          <w:rPr>
            <w:rStyle w:val="af3"/>
            <w:bCs/>
            <w:color w:val="auto"/>
          </w:rPr>
          <w:t>http://www.tretyakovgallery.ru</w:t>
        </w:r>
      </w:hyperlink>
    </w:p>
    <w:p w14:paraId="745E8FDC" w14:textId="77777777" w:rsidR="001165D9" w:rsidRPr="004226C0" w:rsidRDefault="00000000" w:rsidP="007F0F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0" w:history="1">
        <w:r w:rsidR="00766BCF" w:rsidRPr="004226C0">
          <w:rPr>
            <w:rStyle w:val="af3"/>
            <w:bCs/>
            <w:color w:val="auto"/>
          </w:rPr>
          <w:t>http://www.nearyou.ru</w:t>
        </w:r>
      </w:hyperlink>
    </w:p>
    <w:p w14:paraId="6AC1EEA5" w14:textId="77777777" w:rsidR="00483341" w:rsidRPr="004226C0" w:rsidRDefault="00000000" w:rsidP="007F0F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1" w:history="1">
        <w:r w:rsidR="001165D9" w:rsidRPr="004226C0">
          <w:rPr>
            <w:rStyle w:val="af3"/>
            <w:bCs/>
            <w:color w:val="auto"/>
          </w:rPr>
          <w:t>http://hudozhnikam.ru/zhivopis_figuri.html</w:t>
        </w:r>
      </w:hyperlink>
    </w:p>
    <w:p w14:paraId="2CED165F" w14:textId="77777777" w:rsidR="001165D9" w:rsidRPr="004226C0" w:rsidRDefault="00000000" w:rsidP="007F0F3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2" w:anchor="54" w:history="1">
        <w:r w:rsidR="001165D9" w:rsidRPr="004226C0">
          <w:rPr>
            <w:rStyle w:val="af3"/>
            <w:bCs/>
            <w:color w:val="auto"/>
          </w:rPr>
          <w:t>http://www.leningradschool.com/port_r.html#54</w:t>
        </w:r>
      </w:hyperlink>
    </w:p>
    <w:p w14:paraId="1E7FF99B" w14:textId="77777777" w:rsidR="00FF6AC7" w:rsidRPr="004226C0" w:rsidRDefault="00000000" w:rsidP="007F0F3E">
      <w:pPr>
        <w:numPr>
          <w:ilvl w:val="0"/>
          <w:numId w:val="2"/>
        </w:numPr>
        <w:ind w:left="0" w:firstLine="709"/>
        <w:rPr>
          <w:bCs/>
        </w:rPr>
      </w:pPr>
      <w:hyperlink r:id="rId23" w:history="1">
        <w:r w:rsidR="001165D9" w:rsidRPr="004226C0">
          <w:rPr>
            <w:rStyle w:val="af3"/>
            <w:bCs/>
            <w:color w:val="auto"/>
          </w:rPr>
          <w:t>http://paintingart.ru/articles.html</w:t>
        </w:r>
      </w:hyperlink>
    </w:p>
    <w:p w14:paraId="2E97608A" w14:textId="77777777" w:rsidR="00AE496B" w:rsidRPr="004226C0" w:rsidRDefault="00AE496B" w:rsidP="007F0F3E">
      <w:pPr>
        <w:ind w:firstLine="709"/>
        <w:rPr>
          <w:bCs/>
          <w:color w:val="FF0000"/>
        </w:rPr>
      </w:pPr>
    </w:p>
    <w:p w14:paraId="005F4E93" w14:textId="77777777" w:rsidR="005D342B" w:rsidRPr="004226C0" w:rsidRDefault="005D342B" w:rsidP="007F0F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4226C0">
        <w:rPr>
          <w:b/>
          <w:caps/>
        </w:rPr>
        <w:t xml:space="preserve">4. </w:t>
      </w:r>
      <w:r w:rsidR="00FF6AC7" w:rsidRPr="004226C0">
        <w:rPr>
          <w:b/>
          <w:caps/>
        </w:rPr>
        <w:t xml:space="preserve">Контроль и оценка результатов </w:t>
      </w:r>
      <w:r w:rsidR="0010443F" w:rsidRPr="004226C0">
        <w:rPr>
          <w:b/>
          <w:caps/>
        </w:rPr>
        <w:t xml:space="preserve">ПРОИЗВОДСТВЕННОЙ </w:t>
      </w:r>
      <w:r w:rsidR="000C727B" w:rsidRPr="004226C0">
        <w:rPr>
          <w:b/>
          <w:caps/>
        </w:rPr>
        <w:t>практики по профилю специальности.</w:t>
      </w:r>
    </w:p>
    <w:p w14:paraId="635618F8" w14:textId="39EC2466" w:rsidR="007E2172" w:rsidRPr="004226C0" w:rsidRDefault="007E2172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tab/>
      </w:r>
      <w:r w:rsidR="000C727B" w:rsidRPr="004226C0">
        <w:t>Итогом производственной практики по профилю специальности</w:t>
      </w:r>
      <w:r w:rsidR="007F0F3E">
        <w:t xml:space="preserve"> </w:t>
      </w:r>
      <w:r w:rsidRPr="004226C0">
        <w:t>является дифференцированный зачет с оценкой</w:t>
      </w:r>
      <w:r w:rsidR="000C727B" w:rsidRPr="004226C0">
        <w:t xml:space="preserve"> в 4,6,8 семестрах</w:t>
      </w:r>
      <w:r w:rsidRPr="004226C0">
        <w:t xml:space="preserve">, которая выставляется </w:t>
      </w:r>
      <w:r w:rsidR="00F43EBB" w:rsidRPr="004226C0">
        <w:t>на просмотре коллективом преподавателей (</w:t>
      </w:r>
      <w:r w:rsidRPr="004226C0">
        <w:t xml:space="preserve">руководителем практики </w:t>
      </w:r>
      <w:r w:rsidR="00F43EBB" w:rsidRPr="004226C0">
        <w:t xml:space="preserve">и другими преподавателями цикловой комиссии по скульптуре) </w:t>
      </w:r>
      <w:r w:rsidRPr="004226C0">
        <w:t>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По окончании практики студенты составляют дневник-отчет, в к</w:t>
      </w:r>
      <w:r w:rsidR="000C727B" w:rsidRPr="004226C0">
        <w:t>отором анализируется вся работа.</w:t>
      </w:r>
      <w:r w:rsidRPr="004226C0">
        <w:t xml:space="preserve">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  <w:r w:rsidR="007F0F3E">
        <w:t xml:space="preserve"> </w:t>
      </w:r>
      <w:r w:rsidR="000C727B" w:rsidRPr="004226C0">
        <w:t>Дифференцированный зачет проводится в виде отчетного просмотра- выставки выполненных практических работ.</w:t>
      </w:r>
    </w:p>
    <w:p w14:paraId="7908CB71" w14:textId="77777777" w:rsidR="00FF6AC7" w:rsidRPr="004226C0" w:rsidRDefault="007E2172" w:rsidP="007F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226C0">
        <w:lastRenderedPageBreak/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</w:t>
      </w:r>
      <w:r w:rsidR="000C727B" w:rsidRPr="004226C0">
        <w:t>нций и обеспечивающих их умений, знаний, практического опыта.</w:t>
      </w:r>
    </w:p>
    <w:p w14:paraId="6171A51C" w14:textId="77777777" w:rsidR="0010443F" w:rsidRPr="004226C0" w:rsidRDefault="0010443F" w:rsidP="007E2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W w:w="943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5"/>
        <w:gridCol w:w="3402"/>
        <w:gridCol w:w="2268"/>
      </w:tblGrid>
      <w:tr w:rsidR="003C3863" w:rsidRPr="004226C0" w14:paraId="46856606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1523" w14:textId="77777777" w:rsidR="003C3863" w:rsidRPr="004226C0" w:rsidRDefault="003C3863" w:rsidP="003C386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6C0">
              <w:rPr>
                <w:b/>
              </w:rPr>
              <w:t>Показатели результатов обучения</w:t>
            </w:r>
          </w:p>
          <w:p w14:paraId="7FAFC41D" w14:textId="77777777" w:rsidR="003C3863" w:rsidRPr="004226C0" w:rsidRDefault="003C3863" w:rsidP="003C386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26C0">
              <w:rPr>
                <w:b/>
              </w:rPr>
              <w:t>(освоенные умения, усвоенные знания, ОК, ПК, практический опыт)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EAE" w14:textId="1CF88831" w:rsidR="003C3863" w:rsidRPr="004226C0" w:rsidRDefault="003C3863" w:rsidP="003C3863">
            <w:pPr>
              <w:jc w:val="center"/>
              <w:rPr>
                <w:b/>
              </w:rPr>
            </w:pPr>
            <w:r w:rsidRPr="004226C0">
              <w:rPr>
                <w:b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B9DF" w14:textId="64954F7F" w:rsidR="003C3863" w:rsidRPr="004226C0" w:rsidRDefault="003C3863" w:rsidP="003C3863">
            <w:pPr>
              <w:jc w:val="center"/>
              <w:rPr>
                <w:b/>
              </w:rPr>
            </w:pPr>
            <w:r w:rsidRPr="004226C0">
              <w:rPr>
                <w:b/>
                <w:bCs/>
              </w:rPr>
              <w:t>Методы оценки</w:t>
            </w:r>
          </w:p>
        </w:tc>
      </w:tr>
      <w:tr w:rsidR="003C3863" w:rsidRPr="004226C0" w14:paraId="4A943443" w14:textId="77777777" w:rsidTr="007F0F3E">
        <w:trPr>
          <w:trHeight w:val="2155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D7D7" w14:textId="77777777" w:rsidR="003C3863" w:rsidRPr="004226C0" w:rsidRDefault="003C3863" w:rsidP="003C3863">
            <w:pPr>
              <w:pStyle w:val="af7"/>
            </w:pPr>
          </w:p>
          <w:p w14:paraId="700FF68B" w14:textId="77777777" w:rsidR="003C3863" w:rsidRPr="004226C0" w:rsidRDefault="003C3863" w:rsidP="003C3863">
            <w:pPr>
              <w:pStyle w:val="af7"/>
            </w:pPr>
            <w:r w:rsidRPr="004226C0">
              <w:t>ПО1-Проведения целевого сбора и анализа подготовительного материала,выбора художественных и изобразительных средств в соответствии с творческой задачей;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93B0" w14:textId="058D8244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>Демонстрирует практический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3F1E" w14:textId="4F1798DF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</w:t>
            </w:r>
          </w:p>
        </w:tc>
      </w:tr>
      <w:tr w:rsidR="003C3863" w:rsidRPr="004226C0" w14:paraId="66CD1BBE" w14:textId="77777777" w:rsidTr="007F0F3E">
        <w:trPr>
          <w:trHeight w:val="981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B91F" w14:textId="77777777" w:rsidR="003C3863" w:rsidRPr="004226C0" w:rsidRDefault="003C3863" w:rsidP="003C3863">
            <w:pPr>
              <w:pStyle w:val="af7"/>
            </w:pPr>
            <w:r w:rsidRPr="004226C0">
              <w:t>ПО2-Последовательного ведения работы над композицией;</w:t>
            </w:r>
          </w:p>
          <w:p w14:paraId="1ABB9861" w14:textId="77777777" w:rsidR="003C3863" w:rsidRPr="004226C0" w:rsidRDefault="003C3863" w:rsidP="003C3863">
            <w:pPr>
              <w:pStyle w:val="af7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182" w14:textId="20CB229A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>Демонстрирует практический опыт последовательного ведения работы над композицией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A42" w14:textId="575085C4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554415B1" w14:textId="77777777" w:rsidTr="007F0F3E">
        <w:trPr>
          <w:trHeight w:val="557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515" w14:textId="77777777" w:rsidR="003C3863" w:rsidRPr="004226C0" w:rsidRDefault="003C3863" w:rsidP="003C3863">
            <w:pPr>
              <w:pStyle w:val="af7"/>
            </w:pPr>
            <w:r w:rsidRPr="004226C0">
              <w:t>ПО3-использования методов и приемов пластической обработки различных скульптурных материалов;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CB57" w14:textId="2BFB34C1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>Демонстрирует практический опытиспользования методов и приемов пластической обработки различных скульптурных материалов;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142" w14:textId="4728997A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2AD2D795" w14:textId="77777777" w:rsidTr="007F0F3E">
        <w:trPr>
          <w:trHeight w:val="946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05A3" w14:textId="77777777" w:rsidR="003C3863" w:rsidRPr="004226C0" w:rsidRDefault="003C3863" w:rsidP="003C3863">
            <w:pPr>
              <w:pStyle w:val="af7"/>
            </w:pPr>
            <w:r w:rsidRPr="004226C0">
              <w:t>У1-технически умело выполнять эскиз и отдельные элементы в материале;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E876" w14:textId="5F239C8A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>Демонстрирует умениятехнически умело выполнять эскиз и отдельные элементы в материале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6423" w14:textId="7B94BF06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4D6D4DE6" w14:textId="77777777" w:rsidTr="007F0F3E">
        <w:trPr>
          <w:trHeight w:val="1258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2D77" w14:textId="77777777" w:rsidR="003C3863" w:rsidRPr="004226C0" w:rsidRDefault="003C3863" w:rsidP="003C3863">
            <w:pPr>
              <w:pStyle w:val="af7"/>
            </w:pPr>
            <w:r w:rsidRPr="004226C0">
              <w:t>У2-находить новые образно-пластические решения для каждой творческой задачи;</w:t>
            </w:r>
          </w:p>
          <w:p w14:paraId="5CCE333A" w14:textId="77777777" w:rsidR="003C3863" w:rsidRPr="004226C0" w:rsidRDefault="003C3863" w:rsidP="003C3863">
            <w:pPr>
              <w:pStyle w:val="af7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C46" w14:textId="74393E75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>Демонстрирует умениянаходить новые образно-пластические решения для каждой творческой задачи;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150F" w14:textId="147143FD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6D86DB14" w14:textId="77777777" w:rsidTr="007F0F3E">
        <w:trPr>
          <w:trHeight w:val="1821"/>
        </w:trPr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52C8" w14:textId="77777777" w:rsidR="003C3863" w:rsidRPr="004226C0" w:rsidRDefault="003C3863" w:rsidP="003C3863">
            <w:pPr>
              <w:pStyle w:val="af7"/>
            </w:pPr>
            <w:r w:rsidRPr="004226C0">
              <w:t>ПК 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2AE0" w14:textId="531E1706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>Средствами скульптуры переданы предметно - пространственная среда и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4CDC" w14:textId="584A0FA9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77AFD63D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6E19" w14:textId="77777777" w:rsidR="003C3863" w:rsidRPr="004226C0" w:rsidRDefault="003C3863" w:rsidP="003C3863">
            <w:pPr>
              <w:pStyle w:val="af7"/>
            </w:pPr>
            <w:r w:rsidRPr="004226C0">
              <w:t>ПК 1.2. Применять знания о закономерностях построения художественной формы и особенностях ее восприятия.</w:t>
            </w:r>
          </w:p>
          <w:p w14:paraId="3E7F9B36" w14:textId="77777777" w:rsidR="003C3863" w:rsidRPr="004226C0" w:rsidRDefault="003C3863" w:rsidP="003C3863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A5B" w14:textId="44661938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t>В скульптуре используются и применяются знания построения художественной формы и особенностях ее восприятия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D02C" w14:textId="2C479C90" w:rsidR="003C3863" w:rsidRPr="004226C0" w:rsidRDefault="003C3863" w:rsidP="003C3863">
            <w:pPr>
              <w:spacing w:before="100" w:beforeAutospacing="1" w:after="100" w:afterAutospacing="1"/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58537225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777" w14:textId="77777777" w:rsidR="003C3863" w:rsidRPr="004226C0" w:rsidRDefault="003C3863" w:rsidP="003C3863">
            <w:pPr>
              <w:pStyle w:val="af7"/>
            </w:pPr>
            <w:r w:rsidRPr="004226C0">
              <w:t xml:space="preserve">ПК 1.3. Проводить работу по целевому сбору, анализу, </w:t>
            </w:r>
            <w:r w:rsidRPr="004226C0">
              <w:lastRenderedPageBreak/>
              <w:t>обобщению и применению подготовительного материала.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BE44" w14:textId="1BE26398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lastRenderedPageBreak/>
              <w:t xml:space="preserve">Работа начинается с целевого сбора, анализа, обобщения и </w:t>
            </w:r>
            <w:r w:rsidRPr="004226C0">
              <w:lastRenderedPageBreak/>
              <w:t>применения подготовительного материала.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8C8" w14:textId="524E15CE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lastRenderedPageBreak/>
              <w:t xml:space="preserve">Экспертное наблюдение </w:t>
            </w:r>
            <w:r w:rsidRPr="004226C0">
              <w:rPr>
                <w:i/>
              </w:rPr>
              <w:lastRenderedPageBreak/>
              <w:t>выполнения практических работ)</w:t>
            </w:r>
          </w:p>
        </w:tc>
      </w:tr>
      <w:tr w:rsidR="003C3863" w:rsidRPr="004226C0" w14:paraId="3C69FDB1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D6A0" w14:textId="77777777" w:rsidR="003C3863" w:rsidRPr="004226C0" w:rsidRDefault="003C3863" w:rsidP="003C3863">
            <w:pPr>
              <w:pStyle w:val="af7"/>
            </w:pPr>
            <w:r w:rsidRPr="004226C0">
              <w:lastRenderedPageBreak/>
              <w:t>ПК 1.4. Последовательно вести работу над композицией.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456D" w14:textId="5713876C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Работа проводится последовательно.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9856" w14:textId="18A76358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6CA0577D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BE1" w14:textId="77777777" w:rsidR="003C3863" w:rsidRPr="004226C0" w:rsidRDefault="003C3863" w:rsidP="003C3863">
            <w:pPr>
              <w:pStyle w:val="af7"/>
            </w:pPr>
            <w:r w:rsidRPr="004226C0">
              <w:t>ПК 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2E63" w14:textId="233F25D5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Используются пластические и художественные свойства глины и пластилина, способы работы с этими материалами.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28EE" w14:textId="689AE2D6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4E1AB8C3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5569" w14:textId="77777777" w:rsidR="003C3863" w:rsidRPr="004226C0" w:rsidRDefault="003C3863" w:rsidP="003C3863">
            <w:pPr>
              <w:pStyle w:val="af7"/>
            </w:pPr>
            <w:r w:rsidRPr="004226C0">
              <w:t>ПК 1.6. Владеть различными техническими приемами выполнения скульптурных работ.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82BB" w14:textId="489B2FEC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Изучаются на практике различными техническими приемами выполнения скульптурных работ.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A0C6" w14:textId="18FD0A9B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3ECF1938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FB4F" w14:textId="77777777" w:rsidR="003C3863" w:rsidRPr="004226C0" w:rsidRDefault="003C3863" w:rsidP="003C3863">
            <w:pPr>
              <w:pStyle w:val="af7"/>
            </w:pPr>
            <w:r w:rsidRPr="004226C0">
              <w:t>ПК 1.7. Находить новые образно-пластические решения для каждой творческой задачи.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8E3" w14:textId="048A5EE2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Найдена новое образно-пластическое решение для творческой задачи в лепке скульптуры.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0A1" w14:textId="3E8C8E23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00150553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4E04" w14:textId="77777777" w:rsidR="003C3863" w:rsidRPr="004226C0" w:rsidRDefault="003C3863" w:rsidP="003C3863">
            <w:r w:rsidRPr="004226C0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B074" w14:textId="4B66B807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Понимание сущности и социальной значимости скульптора и устойчивый интерес к этой профессии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F09" w14:textId="3135A68A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1C9C809D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F587" w14:textId="77777777" w:rsidR="003C3863" w:rsidRPr="004226C0" w:rsidRDefault="003C3863" w:rsidP="003C3863">
            <w:r w:rsidRPr="004226C0">
              <w:t>ОК 2.Организовывать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DD01" w14:textId="3EAEB9A9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Самостоятельность  деятельности по организации собственной  работы над скульптурой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B065" w14:textId="7242BD18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5CAA3BBA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B5B7" w14:textId="77777777" w:rsidR="003C3863" w:rsidRPr="004226C0" w:rsidRDefault="003C3863" w:rsidP="003C3863">
            <w:r w:rsidRPr="004226C0"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7368" w14:textId="50156F6C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Принятие   решения в нестандартных ситуациях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07CF" w14:textId="055D2E12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7AA01A44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2B2F" w14:textId="77777777" w:rsidR="003C3863" w:rsidRPr="004226C0" w:rsidRDefault="003C3863" w:rsidP="003C3863">
            <w:r w:rsidRPr="004226C0"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0DB5" w14:textId="616052B5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Сбор информации для повышения своего уровня в скульптуре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51D" w14:textId="214D585F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6F7DD979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A54D" w14:textId="77777777" w:rsidR="003C3863" w:rsidRPr="004226C0" w:rsidRDefault="003C3863" w:rsidP="003C3863">
            <w:r w:rsidRPr="004226C0"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2F3" w14:textId="4751C6BD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Сбор информации через интернет  библиотеки   для  эрудированности и ориентировании в области скульптуры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722" w14:textId="2F44067D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46EC6A1B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FA62" w14:textId="77777777" w:rsidR="003C3863" w:rsidRPr="004226C0" w:rsidRDefault="003C3863" w:rsidP="003C3863">
            <w:r w:rsidRPr="004226C0">
              <w:t xml:space="preserve">ОК 6. Работать в коллективе, </w:t>
            </w:r>
            <w:r w:rsidRPr="004226C0">
              <w:lastRenderedPageBreak/>
              <w:t>обеспечивать его сплочение, эффективно общаться с коллегами, руководством.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AA7" w14:textId="27422A76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lastRenderedPageBreak/>
              <w:t xml:space="preserve">Работа с преподавателем  и </w:t>
            </w:r>
            <w:r w:rsidRPr="004226C0">
              <w:lastRenderedPageBreak/>
              <w:t>успешная работа в учебной бригаде при выполнении скульптуры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77BE" w14:textId="5FB9A8F3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lastRenderedPageBreak/>
              <w:t xml:space="preserve">Экспертное </w:t>
            </w:r>
            <w:r w:rsidRPr="004226C0">
              <w:rPr>
                <w:i/>
              </w:rPr>
              <w:lastRenderedPageBreak/>
              <w:t>наблюдение выполнения практических работ)</w:t>
            </w:r>
          </w:p>
        </w:tc>
      </w:tr>
      <w:tr w:rsidR="003C3863" w:rsidRPr="004226C0" w14:paraId="6AB8A19B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640C" w14:textId="77777777" w:rsidR="003C3863" w:rsidRPr="004226C0" w:rsidRDefault="003C3863" w:rsidP="003C3863">
            <w:r w:rsidRPr="004226C0"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799E" w14:textId="3063B6A0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Занятие самообразованием в работе скульптурой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662" w14:textId="70934D50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3C3863" w:rsidRPr="004226C0" w14:paraId="1A1CE695" w14:textId="77777777" w:rsidTr="007F0F3E"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A7DA" w14:textId="77777777" w:rsidR="003C3863" w:rsidRPr="004226C0" w:rsidRDefault="003C3863" w:rsidP="003C3863">
            <w:r w:rsidRPr="004226C0"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3E3" w14:textId="7C61F615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t>Знание технологий обработки материалов и новейшие изменения технологий в скульптуре.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D8C0" w14:textId="758FCEDF" w:rsidR="003C3863" w:rsidRPr="004226C0" w:rsidRDefault="003C3863" w:rsidP="003C3863">
            <w:pPr>
              <w:tabs>
                <w:tab w:val="left" w:pos="1248"/>
              </w:tabs>
            </w:pPr>
            <w:r w:rsidRPr="004226C0">
              <w:rPr>
                <w:i/>
              </w:rPr>
              <w:t>Экспертное наблюдение выполнения практических работ)</w:t>
            </w:r>
          </w:p>
        </w:tc>
      </w:tr>
    </w:tbl>
    <w:p w14:paraId="41704331" w14:textId="0ACE7C81" w:rsidR="003C3863" w:rsidRPr="004226C0" w:rsidRDefault="003C3863">
      <w:pPr>
        <w:widowControl w:val="0"/>
        <w:suppressAutoHyphens/>
        <w:jc w:val="both"/>
        <w:rPr>
          <w:i/>
        </w:rPr>
      </w:pPr>
    </w:p>
    <w:p w14:paraId="6AA37FDA" w14:textId="581ED9D3" w:rsidR="00E55C7F" w:rsidRDefault="00E55C7F">
      <w:pPr>
        <w:widowControl w:val="0"/>
        <w:suppressAutoHyphens/>
        <w:jc w:val="both"/>
        <w:rPr>
          <w:i/>
        </w:rPr>
      </w:pPr>
    </w:p>
    <w:p w14:paraId="333D224A" w14:textId="77777777" w:rsidR="007F0F3E" w:rsidRDefault="007F0F3E">
      <w:pPr>
        <w:widowControl w:val="0"/>
        <w:suppressAutoHyphens/>
        <w:jc w:val="both"/>
        <w:rPr>
          <w:i/>
        </w:rPr>
      </w:pPr>
    </w:p>
    <w:p w14:paraId="4B59446D" w14:textId="77777777" w:rsidR="007F0F3E" w:rsidRDefault="007F0F3E">
      <w:pPr>
        <w:widowControl w:val="0"/>
        <w:suppressAutoHyphens/>
        <w:jc w:val="both"/>
        <w:rPr>
          <w:i/>
        </w:rPr>
      </w:pPr>
    </w:p>
    <w:p w14:paraId="3AA2F7BE" w14:textId="77777777" w:rsidR="007F0F3E" w:rsidRDefault="007F0F3E">
      <w:pPr>
        <w:widowControl w:val="0"/>
        <w:suppressAutoHyphens/>
        <w:jc w:val="both"/>
        <w:rPr>
          <w:i/>
        </w:rPr>
      </w:pPr>
    </w:p>
    <w:p w14:paraId="19070E51" w14:textId="77777777" w:rsidR="007F0F3E" w:rsidRDefault="007F0F3E">
      <w:pPr>
        <w:widowControl w:val="0"/>
        <w:suppressAutoHyphens/>
        <w:jc w:val="both"/>
        <w:rPr>
          <w:i/>
        </w:rPr>
      </w:pPr>
    </w:p>
    <w:p w14:paraId="3EBCE82E" w14:textId="77777777" w:rsidR="007F0F3E" w:rsidRDefault="007F0F3E">
      <w:pPr>
        <w:widowControl w:val="0"/>
        <w:suppressAutoHyphens/>
        <w:jc w:val="both"/>
        <w:rPr>
          <w:i/>
        </w:rPr>
      </w:pPr>
    </w:p>
    <w:p w14:paraId="702413BC" w14:textId="77777777" w:rsidR="007F0F3E" w:rsidRDefault="007F0F3E">
      <w:pPr>
        <w:widowControl w:val="0"/>
        <w:suppressAutoHyphens/>
        <w:jc w:val="both"/>
        <w:rPr>
          <w:i/>
        </w:rPr>
      </w:pPr>
    </w:p>
    <w:p w14:paraId="33160A22" w14:textId="77777777" w:rsidR="007F0F3E" w:rsidRDefault="007F0F3E">
      <w:pPr>
        <w:widowControl w:val="0"/>
        <w:suppressAutoHyphens/>
        <w:jc w:val="both"/>
        <w:rPr>
          <w:i/>
        </w:rPr>
      </w:pPr>
    </w:p>
    <w:p w14:paraId="6F8F977C" w14:textId="77777777" w:rsidR="007F0F3E" w:rsidRDefault="007F0F3E">
      <w:pPr>
        <w:widowControl w:val="0"/>
        <w:suppressAutoHyphens/>
        <w:jc w:val="both"/>
        <w:rPr>
          <w:i/>
        </w:rPr>
      </w:pPr>
    </w:p>
    <w:p w14:paraId="72B367C8" w14:textId="77777777" w:rsidR="007F0F3E" w:rsidRDefault="007F0F3E">
      <w:pPr>
        <w:widowControl w:val="0"/>
        <w:suppressAutoHyphens/>
        <w:jc w:val="both"/>
        <w:rPr>
          <w:i/>
        </w:rPr>
      </w:pPr>
    </w:p>
    <w:p w14:paraId="67A147AF" w14:textId="77777777" w:rsidR="007F0F3E" w:rsidRDefault="007F0F3E">
      <w:pPr>
        <w:widowControl w:val="0"/>
        <w:suppressAutoHyphens/>
        <w:jc w:val="both"/>
        <w:rPr>
          <w:i/>
        </w:rPr>
      </w:pPr>
    </w:p>
    <w:p w14:paraId="473D3036" w14:textId="77777777" w:rsidR="00B45157" w:rsidRDefault="00B45157">
      <w:pPr>
        <w:widowControl w:val="0"/>
        <w:suppressAutoHyphens/>
        <w:jc w:val="both"/>
        <w:rPr>
          <w:i/>
        </w:rPr>
      </w:pPr>
    </w:p>
    <w:p w14:paraId="116F5FD0" w14:textId="77777777" w:rsidR="00B45157" w:rsidRDefault="00B45157">
      <w:pPr>
        <w:widowControl w:val="0"/>
        <w:suppressAutoHyphens/>
        <w:jc w:val="both"/>
        <w:rPr>
          <w:i/>
        </w:rPr>
      </w:pPr>
    </w:p>
    <w:p w14:paraId="78BB5A05" w14:textId="77777777" w:rsidR="00B45157" w:rsidRDefault="00B45157">
      <w:pPr>
        <w:widowControl w:val="0"/>
        <w:suppressAutoHyphens/>
        <w:jc w:val="both"/>
        <w:rPr>
          <w:i/>
        </w:rPr>
      </w:pPr>
    </w:p>
    <w:p w14:paraId="46795924" w14:textId="77777777" w:rsidR="00B45157" w:rsidRDefault="00B45157">
      <w:pPr>
        <w:widowControl w:val="0"/>
        <w:suppressAutoHyphens/>
        <w:jc w:val="both"/>
        <w:rPr>
          <w:i/>
        </w:rPr>
      </w:pPr>
    </w:p>
    <w:p w14:paraId="385DA680" w14:textId="77777777" w:rsidR="00B45157" w:rsidRDefault="00B45157">
      <w:pPr>
        <w:widowControl w:val="0"/>
        <w:suppressAutoHyphens/>
        <w:jc w:val="both"/>
        <w:rPr>
          <w:i/>
        </w:rPr>
      </w:pPr>
    </w:p>
    <w:p w14:paraId="7BC94FF7" w14:textId="77777777" w:rsidR="00B45157" w:rsidRDefault="00B45157">
      <w:pPr>
        <w:widowControl w:val="0"/>
        <w:suppressAutoHyphens/>
        <w:jc w:val="both"/>
        <w:rPr>
          <w:i/>
        </w:rPr>
      </w:pPr>
    </w:p>
    <w:p w14:paraId="750DC444" w14:textId="77777777" w:rsidR="00B45157" w:rsidRDefault="00B45157">
      <w:pPr>
        <w:widowControl w:val="0"/>
        <w:suppressAutoHyphens/>
        <w:jc w:val="both"/>
        <w:rPr>
          <w:i/>
        </w:rPr>
      </w:pPr>
    </w:p>
    <w:p w14:paraId="2C2F698D" w14:textId="77777777" w:rsidR="00B45157" w:rsidRDefault="00B45157">
      <w:pPr>
        <w:widowControl w:val="0"/>
        <w:suppressAutoHyphens/>
        <w:jc w:val="both"/>
        <w:rPr>
          <w:i/>
        </w:rPr>
      </w:pPr>
    </w:p>
    <w:p w14:paraId="31F12203" w14:textId="77777777" w:rsidR="00B45157" w:rsidRDefault="00B45157">
      <w:pPr>
        <w:widowControl w:val="0"/>
        <w:suppressAutoHyphens/>
        <w:jc w:val="both"/>
        <w:rPr>
          <w:i/>
        </w:rPr>
      </w:pPr>
    </w:p>
    <w:p w14:paraId="0AB29420" w14:textId="77777777" w:rsidR="00B45157" w:rsidRDefault="00B45157">
      <w:pPr>
        <w:widowControl w:val="0"/>
        <w:suppressAutoHyphens/>
        <w:jc w:val="both"/>
        <w:rPr>
          <w:i/>
        </w:rPr>
      </w:pPr>
    </w:p>
    <w:p w14:paraId="7FE94A97" w14:textId="77777777" w:rsidR="00B45157" w:rsidRDefault="00B45157">
      <w:pPr>
        <w:widowControl w:val="0"/>
        <w:suppressAutoHyphens/>
        <w:jc w:val="both"/>
        <w:rPr>
          <w:i/>
        </w:rPr>
      </w:pPr>
    </w:p>
    <w:p w14:paraId="33DF8130" w14:textId="77777777" w:rsidR="00B45157" w:rsidRDefault="00B45157">
      <w:pPr>
        <w:widowControl w:val="0"/>
        <w:suppressAutoHyphens/>
        <w:jc w:val="both"/>
        <w:rPr>
          <w:i/>
        </w:rPr>
      </w:pPr>
    </w:p>
    <w:p w14:paraId="206BCB82" w14:textId="77777777" w:rsidR="00B45157" w:rsidRDefault="00B45157">
      <w:pPr>
        <w:widowControl w:val="0"/>
        <w:suppressAutoHyphens/>
        <w:jc w:val="both"/>
        <w:rPr>
          <w:i/>
        </w:rPr>
      </w:pPr>
    </w:p>
    <w:p w14:paraId="626AEF20" w14:textId="77777777" w:rsidR="00B45157" w:rsidRDefault="00B45157">
      <w:pPr>
        <w:widowControl w:val="0"/>
        <w:suppressAutoHyphens/>
        <w:jc w:val="both"/>
        <w:rPr>
          <w:i/>
        </w:rPr>
      </w:pPr>
    </w:p>
    <w:p w14:paraId="3B64819B" w14:textId="77777777" w:rsidR="00B45157" w:rsidRDefault="00B45157">
      <w:pPr>
        <w:widowControl w:val="0"/>
        <w:suppressAutoHyphens/>
        <w:jc w:val="both"/>
        <w:rPr>
          <w:i/>
        </w:rPr>
      </w:pPr>
    </w:p>
    <w:p w14:paraId="19CCEF21" w14:textId="77777777" w:rsidR="00B45157" w:rsidRDefault="00B45157">
      <w:pPr>
        <w:widowControl w:val="0"/>
        <w:suppressAutoHyphens/>
        <w:jc w:val="both"/>
        <w:rPr>
          <w:i/>
        </w:rPr>
      </w:pPr>
    </w:p>
    <w:p w14:paraId="65FE73F7" w14:textId="77777777" w:rsidR="00B45157" w:rsidRDefault="00B45157">
      <w:pPr>
        <w:widowControl w:val="0"/>
        <w:suppressAutoHyphens/>
        <w:jc w:val="both"/>
        <w:rPr>
          <w:i/>
        </w:rPr>
      </w:pPr>
    </w:p>
    <w:p w14:paraId="6DB3C6A9" w14:textId="77777777" w:rsidR="00B45157" w:rsidRDefault="00B45157">
      <w:pPr>
        <w:widowControl w:val="0"/>
        <w:suppressAutoHyphens/>
        <w:jc w:val="both"/>
        <w:rPr>
          <w:i/>
        </w:rPr>
      </w:pPr>
    </w:p>
    <w:p w14:paraId="24D92BDF" w14:textId="77777777" w:rsidR="00B45157" w:rsidRDefault="00B45157">
      <w:pPr>
        <w:widowControl w:val="0"/>
        <w:suppressAutoHyphens/>
        <w:jc w:val="both"/>
        <w:rPr>
          <w:i/>
        </w:rPr>
      </w:pPr>
    </w:p>
    <w:p w14:paraId="2C3CEE95" w14:textId="77777777" w:rsidR="00B45157" w:rsidRDefault="00B45157">
      <w:pPr>
        <w:widowControl w:val="0"/>
        <w:suppressAutoHyphens/>
        <w:jc w:val="both"/>
        <w:rPr>
          <w:i/>
        </w:rPr>
      </w:pPr>
    </w:p>
    <w:p w14:paraId="3147F14C" w14:textId="77777777" w:rsidR="007F0F3E" w:rsidRDefault="007F0F3E">
      <w:pPr>
        <w:widowControl w:val="0"/>
        <w:suppressAutoHyphens/>
        <w:jc w:val="both"/>
        <w:rPr>
          <w:i/>
        </w:rPr>
      </w:pPr>
    </w:p>
    <w:p w14:paraId="3000B997" w14:textId="77777777" w:rsidR="007F0F3E" w:rsidRDefault="007F0F3E">
      <w:pPr>
        <w:widowControl w:val="0"/>
        <w:suppressAutoHyphens/>
        <w:jc w:val="both"/>
        <w:rPr>
          <w:i/>
        </w:rPr>
      </w:pPr>
    </w:p>
    <w:p w14:paraId="26DCAC8D" w14:textId="77777777" w:rsidR="007F0F3E" w:rsidRDefault="007F0F3E">
      <w:pPr>
        <w:widowControl w:val="0"/>
        <w:suppressAutoHyphens/>
        <w:jc w:val="both"/>
        <w:rPr>
          <w:i/>
        </w:rPr>
      </w:pPr>
    </w:p>
    <w:p w14:paraId="7AD456C4" w14:textId="77777777" w:rsidR="007F0F3E" w:rsidRDefault="007F0F3E">
      <w:pPr>
        <w:widowControl w:val="0"/>
        <w:suppressAutoHyphens/>
        <w:jc w:val="both"/>
        <w:rPr>
          <w:i/>
        </w:rPr>
      </w:pPr>
    </w:p>
    <w:p w14:paraId="3F118A39" w14:textId="77777777" w:rsidR="007F0F3E" w:rsidRDefault="007F0F3E">
      <w:pPr>
        <w:widowControl w:val="0"/>
        <w:suppressAutoHyphens/>
        <w:jc w:val="both"/>
        <w:rPr>
          <w:i/>
        </w:rPr>
      </w:pPr>
    </w:p>
    <w:p w14:paraId="1EF091A3" w14:textId="77777777" w:rsidR="007F0F3E" w:rsidRPr="004226C0" w:rsidRDefault="007F0F3E">
      <w:pPr>
        <w:widowControl w:val="0"/>
        <w:suppressAutoHyphens/>
        <w:jc w:val="both"/>
        <w:rPr>
          <w:i/>
        </w:rPr>
      </w:pPr>
    </w:p>
    <w:p w14:paraId="48A41A11" w14:textId="4C29E45A" w:rsidR="00B263BF" w:rsidRPr="004226C0" w:rsidRDefault="00B263BF">
      <w:pPr>
        <w:widowControl w:val="0"/>
        <w:suppressAutoHyphens/>
        <w:jc w:val="both"/>
        <w:rPr>
          <w:i/>
        </w:rPr>
      </w:pPr>
    </w:p>
    <w:p w14:paraId="50D87B75" w14:textId="77777777" w:rsidR="003C3863" w:rsidRPr="004226C0" w:rsidRDefault="003C3863" w:rsidP="003C3863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4226C0">
        <w:rPr>
          <w:b/>
        </w:rPr>
        <w:t>Регистраций изменений,</w:t>
      </w:r>
    </w:p>
    <w:p w14:paraId="1C0511F2" w14:textId="77777777" w:rsidR="003C3863" w:rsidRPr="004226C0" w:rsidRDefault="003C3863" w:rsidP="003C3863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4226C0">
        <w:rPr>
          <w:b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3C3863" w:rsidRPr="004226C0" w14:paraId="6BCBBAB9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2D9C" w14:textId="77777777" w:rsidR="003C3863" w:rsidRPr="004226C0" w:rsidRDefault="003C386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7218" w14:textId="77777777" w:rsidR="003C3863" w:rsidRPr="004226C0" w:rsidRDefault="003C386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D3F1" w14:textId="7AA6353E" w:rsidR="003C3863" w:rsidRPr="004226C0" w:rsidRDefault="003C386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9A7E" w14:textId="77777777" w:rsidR="003C3863" w:rsidRPr="004226C0" w:rsidRDefault="003C3863" w:rsidP="00054021">
            <w:pPr>
              <w:suppressAutoHyphens/>
              <w:jc w:val="center"/>
              <w:rPr>
                <w:b/>
              </w:rPr>
            </w:pPr>
            <w:r w:rsidRPr="004226C0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C3863" w:rsidRPr="004226C0" w14:paraId="1EC7807B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B14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291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B06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F157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378AB486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B6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84F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8939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2B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4B64F5EE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46F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2DC4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9111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35A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22B09917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9B2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06E2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D78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390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0DD88F76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DA7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587A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CF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F5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49279D1E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627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EC02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E9D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9C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32F107D8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541B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38D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B2B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76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7A28E76F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AC01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8797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94E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551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540E82AD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13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B00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60AB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7FE0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72298212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991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1DE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BB7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FBE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4DD419F6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79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6B3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EEC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5C0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433D652E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CCA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1E27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7ED6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81DA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7D134D67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F8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8A59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564A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4C8A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4AEFF5FD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719C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5DF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9777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0EF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524F64F1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C85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C537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28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CD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4F945D5F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5DAC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D72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FB7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4606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2AD23FE0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F5D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AA91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73BC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530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78B0723E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3B41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265F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AB9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7760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642A6974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A29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749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8B3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AC0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2F079E3F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7536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6BF0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AF6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CF40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53695F98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21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A76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83D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7B1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548D2EA9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327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0C4A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5AA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CEE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275CF36F" w14:textId="77777777" w:rsidTr="00054021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F2D2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2B92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4C3E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B5F3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C3863" w:rsidRPr="004226C0" w14:paraId="785A0BDB" w14:textId="77777777" w:rsidTr="00054021">
        <w:trPr>
          <w:trHeight w:val="155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C018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193C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D555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31C" w14:textId="77777777" w:rsidR="003C3863" w:rsidRPr="004226C0" w:rsidRDefault="003C3863" w:rsidP="00054021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3185C3B9" w14:textId="77777777" w:rsidR="003C3863" w:rsidRPr="004226C0" w:rsidRDefault="003C3863" w:rsidP="003C3863">
      <w:pPr>
        <w:tabs>
          <w:tab w:val="left" w:pos="3285"/>
        </w:tabs>
      </w:pPr>
    </w:p>
    <w:p w14:paraId="7E2A1CBE" w14:textId="08DB39E7" w:rsidR="003C3863" w:rsidRDefault="003C3863">
      <w:pPr>
        <w:widowControl w:val="0"/>
        <w:suppressAutoHyphens/>
        <w:jc w:val="both"/>
        <w:rPr>
          <w:i/>
        </w:rPr>
      </w:pPr>
    </w:p>
    <w:p w14:paraId="5D4902CC" w14:textId="54FD2892" w:rsidR="004226C0" w:rsidRDefault="004226C0">
      <w:pPr>
        <w:widowControl w:val="0"/>
        <w:suppressAutoHyphens/>
        <w:jc w:val="both"/>
        <w:rPr>
          <w:i/>
        </w:rPr>
      </w:pPr>
    </w:p>
    <w:p w14:paraId="0F0A486D" w14:textId="188939D8" w:rsidR="004226C0" w:rsidRDefault="004226C0">
      <w:pPr>
        <w:widowControl w:val="0"/>
        <w:suppressAutoHyphens/>
        <w:jc w:val="both"/>
        <w:rPr>
          <w:i/>
        </w:rPr>
      </w:pPr>
    </w:p>
    <w:p w14:paraId="637CC871" w14:textId="32975E47" w:rsidR="004226C0" w:rsidRDefault="004226C0">
      <w:pPr>
        <w:widowControl w:val="0"/>
        <w:suppressAutoHyphens/>
        <w:jc w:val="both"/>
        <w:rPr>
          <w:i/>
        </w:rPr>
      </w:pPr>
    </w:p>
    <w:p w14:paraId="74088F79" w14:textId="07751251" w:rsidR="00E55C7F" w:rsidRDefault="00E55C7F">
      <w:pPr>
        <w:widowControl w:val="0"/>
        <w:suppressAutoHyphens/>
        <w:jc w:val="both"/>
        <w:rPr>
          <w:i/>
        </w:rPr>
      </w:pPr>
    </w:p>
    <w:p w14:paraId="314C5C8F" w14:textId="59879717" w:rsidR="00E55C7F" w:rsidRDefault="00E55C7F">
      <w:pPr>
        <w:widowControl w:val="0"/>
        <w:suppressAutoHyphens/>
        <w:jc w:val="both"/>
        <w:rPr>
          <w:i/>
        </w:rPr>
      </w:pPr>
    </w:p>
    <w:p w14:paraId="41BC2F96" w14:textId="77777777" w:rsidR="00E55C7F" w:rsidRDefault="00E55C7F">
      <w:pPr>
        <w:widowControl w:val="0"/>
        <w:suppressAutoHyphens/>
        <w:jc w:val="both"/>
        <w:rPr>
          <w:i/>
        </w:rPr>
      </w:pPr>
    </w:p>
    <w:p w14:paraId="57BBB0B2" w14:textId="77777777" w:rsidR="004226C0" w:rsidRPr="004226C0" w:rsidRDefault="004226C0">
      <w:pPr>
        <w:widowControl w:val="0"/>
        <w:suppressAutoHyphens/>
        <w:jc w:val="both"/>
        <w:rPr>
          <w:i/>
        </w:rPr>
      </w:pPr>
    </w:p>
    <w:p w14:paraId="2CF1FBB6" w14:textId="77777777" w:rsidR="003C3863" w:rsidRPr="004226C0" w:rsidRDefault="003C3863">
      <w:pPr>
        <w:widowControl w:val="0"/>
        <w:suppressAutoHyphens/>
        <w:jc w:val="both"/>
        <w:rPr>
          <w:i/>
        </w:rPr>
      </w:pPr>
    </w:p>
    <w:p w14:paraId="5A88C847" w14:textId="77777777" w:rsidR="00B263BF" w:rsidRPr="004226C0" w:rsidRDefault="00B263BF" w:rsidP="00B263BF">
      <w:pPr>
        <w:pStyle w:val="af7"/>
        <w:jc w:val="center"/>
      </w:pPr>
      <w:r w:rsidRPr="004226C0">
        <w:t>МИНОБРНАУКИ РОССИИ</w:t>
      </w:r>
    </w:p>
    <w:p w14:paraId="4C783E48" w14:textId="77777777" w:rsidR="00B263BF" w:rsidRPr="004226C0" w:rsidRDefault="00B263BF" w:rsidP="00B263BF">
      <w:pPr>
        <w:pStyle w:val="af7"/>
        <w:jc w:val="center"/>
      </w:pPr>
      <w:r w:rsidRPr="004226C0">
        <w:t>Федеральное государственное бюджетное образовательное учреждение</w:t>
      </w:r>
    </w:p>
    <w:p w14:paraId="3BFA3EFA" w14:textId="77777777" w:rsidR="00B263BF" w:rsidRPr="004226C0" w:rsidRDefault="00B263BF" w:rsidP="00B263BF">
      <w:pPr>
        <w:pStyle w:val="af7"/>
        <w:jc w:val="center"/>
      </w:pPr>
      <w:r w:rsidRPr="004226C0">
        <w:t>высшего  образования</w:t>
      </w:r>
    </w:p>
    <w:p w14:paraId="0A4EC91A" w14:textId="77777777" w:rsidR="00B263BF" w:rsidRPr="004226C0" w:rsidRDefault="00B263BF" w:rsidP="00B263BF">
      <w:pPr>
        <w:pStyle w:val="af7"/>
        <w:jc w:val="center"/>
      </w:pPr>
      <w:r w:rsidRPr="004226C0">
        <w:rPr>
          <w:b/>
        </w:rPr>
        <w:t xml:space="preserve">«Гжельский государственный университет» </w:t>
      </w:r>
      <w:r w:rsidRPr="004226C0">
        <w:t>(ГГУ)</w:t>
      </w:r>
    </w:p>
    <w:p w14:paraId="0B859A7A" w14:textId="77777777" w:rsidR="00B263BF" w:rsidRPr="004226C0" w:rsidRDefault="00B263BF" w:rsidP="00B263BF">
      <w:pPr>
        <w:pStyle w:val="af7"/>
        <w:jc w:val="center"/>
      </w:pPr>
      <w:r w:rsidRPr="004226C0">
        <w:t>Колледж ГГУ</w:t>
      </w:r>
    </w:p>
    <w:p w14:paraId="1F83FE5C" w14:textId="77777777" w:rsidR="00B263BF" w:rsidRPr="004226C0" w:rsidRDefault="00B263BF" w:rsidP="00B263BF">
      <w:pPr>
        <w:pStyle w:val="af7"/>
        <w:jc w:val="center"/>
        <w:rPr>
          <w:shd w:val="clear" w:color="auto" w:fill="FFFFFF"/>
        </w:rPr>
      </w:pPr>
      <w:r w:rsidRPr="004226C0">
        <w:rPr>
          <w:shd w:val="clear" w:color="auto" w:fill="FFFFFF"/>
        </w:rPr>
        <w:t>Специальность 54.02.07 СКУЛЬПТУРА</w:t>
      </w:r>
    </w:p>
    <w:p w14:paraId="25C1C034" w14:textId="77777777" w:rsidR="00B263BF" w:rsidRPr="004226C0" w:rsidRDefault="00B263BF" w:rsidP="00B263BF">
      <w:pPr>
        <w:pStyle w:val="af7"/>
        <w:jc w:val="center"/>
        <w:rPr>
          <w:b/>
        </w:rPr>
      </w:pPr>
      <w:r w:rsidRPr="004226C0">
        <w:rPr>
          <w:b/>
        </w:rPr>
        <w:t>Задание на производственную практику (по профилю специальности)</w:t>
      </w:r>
    </w:p>
    <w:p w14:paraId="14F747E3" w14:textId="77777777" w:rsidR="00B263BF" w:rsidRPr="004226C0" w:rsidRDefault="00B263BF" w:rsidP="00B263BF">
      <w:pPr>
        <w:pStyle w:val="af7"/>
        <w:jc w:val="center"/>
        <w:rPr>
          <w:b/>
        </w:rPr>
      </w:pPr>
      <w:r w:rsidRPr="004226C0">
        <w:rPr>
          <w:b/>
        </w:rPr>
        <w:t>по ПМ 01.Творческая и исполнительская деятельность</w:t>
      </w:r>
    </w:p>
    <w:p w14:paraId="6D8D7D65" w14:textId="77777777" w:rsidR="00B263BF" w:rsidRPr="004226C0" w:rsidRDefault="00B263BF" w:rsidP="00B263BF">
      <w:pPr>
        <w:pStyle w:val="af7"/>
        <w:jc w:val="center"/>
        <w:rPr>
          <w:b/>
        </w:rPr>
      </w:pPr>
    </w:p>
    <w:p w14:paraId="681072CA" w14:textId="77777777" w:rsidR="00B263BF" w:rsidRPr="004226C0" w:rsidRDefault="00B263BF" w:rsidP="00B263BF">
      <w:pPr>
        <w:spacing w:line="360" w:lineRule="auto"/>
        <w:rPr>
          <w:u w:val="single"/>
        </w:rPr>
      </w:pPr>
      <w:r w:rsidRPr="004226C0">
        <w:rPr>
          <w:color w:val="000000"/>
        </w:rPr>
        <w:t xml:space="preserve">студенту </w:t>
      </w:r>
      <w:r w:rsidRPr="004226C0">
        <w:t>группы</w:t>
      </w:r>
      <w:r w:rsidRPr="004226C0">
        <w:rPr>
          <w:u w:val="single"/>
        </w:rPr>
        <w:tab/>
        <w:t>___________________________________________</w:t>
      </w:r>
    </w:p>
    <w:p w14:paraId="5A10AD30" w14:textId="77777777" w:rsidR="00B263BF" w:rsidRPr="004226C0" w:rsidRDefault="00111C2B" w:rsidP="00B263BF">
      <w:r w:rsidRPr="004226C0">
        <w:t>Место прохождения практики</w:t>
      </w:r>
      <w:r w:rsidR="00B263BF" w:rsidRPr="004226C0">
        <w:t>:  Учебно-производственные мастерские ГГУ</w:t>
      </w:r>
    </w:p>
    <w:p w14:paraId="4CD0E34D" w14:textId="77777777" w:rsidR="00B263BF" w:rsidRPr="004226C0" w:rsidRDefault="00B263BF" w:rsidP="00B263BF">
      <w:r w:rsidRPr="004226C0">
        <w:t>Содержание практики:</w:t>
      </w:r>
    </w:p>
    <w:p w14:paraId="04ACEB26" w14:textId="77777777" w:rsidR="00B263BF" w:rsidRPr="004226C0" w:rsidRDefault="00B263BF" w:rsidP="00B263BF">
      <w:r w:rsidRPr="004226C0">
        <w:t>1. Выполнение:</w:t>
      </w:r>
    </w:p>
    <w:p w14:paraId="78C5D30A" w14:textId="410FB4DC" w:rsidR="00B263BF" w:rsidRPr="004226C0" w:rsidRDefault="00B263BF" w:rsidP="00B263BF">
      <w:pPr>
        <w:spacing w:line="15" w:lineRule="atLeast"/>
        <w:rPr>
          <w:rFonts w:eastAsia="HiddenHorzOCR"/>
        </w:rPr>
      </w:pPr>
      <w:r w:rsidRPr="004226C0">
        <w:t xml:space="preserve">- </w:t>
      </w:r>
      <w:r w:rsidRPr="004226C0">
        <w:rPr>
          <w:rFonts w:eastAsia="HiddenHorzOCR"/>
        </w:rPr>
        <w:t>круглой скульптуры в</w:t>
      </w:r>
      <w:r w:rsidR="003C3863" w:rsidRPr="004226C0">
        <w:rPr>
          <w:rFonts w:eastAsia="HiddenHorzOCR"/>
        </w:rPr>
        <w:t xml:space="preserve">  материале </w:t>
      </w:r>
      <w:r w:rsidRPr="004226C0">
        <w:rPr>
          <w:rFonts w:eastAsia="HiddenHorzOCR"/>
        </w:rPr>
        <w:t>;</w:t>
      </w:r>
    </w:p>
    <w:p w14:paraId="583E165A" w14:textId="77777777" w:rsidR="00B263BF" w:rsidRPr="004226C0" w:rsidRDefault="00B263BF" w:rsidP="00B263BF">
      <w:pPr>
        <w:spacing w:line="15" w:lineRule="atLeast"/>
        <w:rPr>
          <w:rFonts w:eastAsia="HiddenHorzOCR"/>
        </w:rPr>
      </w:pPr>
      <w:r w:rsidRPr="004226C0">
        <w:rPr>
          <w:rFonts w:eastAsia="HiddenHorzOCR"/>
        </w:rPr>
        <w:t>- форэскизов (зарисовки в музее, библиотеке), эскизов;</w:t>
      </w:r>
    </w:p>
    <w:p w14:paraId="60EC4DF0" w14:textId="77777777" w:rsidR="00B263BF" w:rsidRPr="004226C0" w:rsidRDefault="00B263BF" w:rsidP="00B263BF">
      <w:pPr>
        <w:spacing w:line="15" w:lineRule="atLeast"/>
        <w:rPr>
          <w:rFonts w:eastAsia="HiddenHorzOCR"/>
        </w:rPr>
      </w:pPr>
      <w:r w:rsidRPr="004226C0">
        <w:rPr>
          <w:rFonts w:eastAsia="HiddenHorzOCR"/>
        </w:rPr>
        <w:t>- модели в глине или пластилине;</w:t>
      </w:r>
    </w:p>
    <w:p w14:paraId="6476E8D2" w14:textId="30DCFCC9" w:rsidR="00B263BF" w:rsidRPr="004226C0" w:rsidRDefault="00B263BF" w:rsidP="00B263BF">
      <w:pPr>
        <w:spacing w:line="15" w:lineRule="atLeast"/>
        <w:rPr>
          <w:rFonts w:eastAsia="HiddenHorzOCR"/>
        </w:rPr>
      </w:pPr>
      <w:r w:rsidRPr="004226C0">
        <w:rPr>
          <w:rFonts w:eastAsia="HiddenHorzOCR"/>
        </w:rPr>
        <w:t xml:space="preserve">- </w:t>
      </w:r>
      <w:r w:rsidRPr="004226C0">
        <w:rPr>
          <w:lang w:eastAsia="ja-JP"/>
        </w:rPr>
        <w:t>перевода модели скульптуры в</w:t>
      </w:r>
      <w:r w:rsidRPr="004226C0">
        <w:rPr>
          <w:rFonts w:eastAsia="HiddenHorzOCR"/>
        </w:rPr>
        <w:t xml:space="preserve"> </w:t>
      </w:r>
      <w:r w:rsidR="003C3863" w:rsidRPr="004226C0">
        <w:rPr>
          <w:rFonts w:eastAsia="HiddenHorzOCR"/>
        </w:rPr>
        <w:t>материал</w:t>
      </w:r>
      <w:r w:rsidRPr="004226C0">
        <w:rPr>
          <w:rFonts w:eastAsia="HiddenHorzOCR"/>
        </w:rPr>
        <w:t xml:space="preserve">           </w:t>
      </w:r>
      <w:r w:rsidRPr="004226C0">
        <w:rPr>
          <w:lang w:eastAsia="ja-JP"/>
        </w:rPr>
        <w:t>.</w:t>
      </w:r>
    </w:p>
    <w:p w14:paraId="40CEAB10" w14:textId="43680C30" w:rsidR="00B263BF" w:rsidRPr="004226C0" w:rsidRDefault="00B263BF" w:rsidP="00B263BF">
      <w:pPr>
        <w:ind w:right="-1"/>
      </w:pPr>
      <w:r w:rsidRPr="004226C0">
        <w:t xml:space="preserve">2. Работа по выполнению индивидуального задания: Выполнить круглую скульптуру из </w:t>
      </w:r>
      <w:r w:rsidR="003C3863" w:rsidRPr="004226C0">
        <w:t xml:space="preserve">материала </w:t>
      </w:r>
      <w:r w:rsidRPr="004226C0">
        <w:t>на тему:_____________________________________</w:t>
      </w:r>
    </w:p>
    <w:p w14:paraId="5385586E" w14:textId="77777777" w:rsidR="00B263BF" w:rsidRPr="004226C0" w:rsidRDefault="00B263BF" w:rsidP="00B263BF">
      <w:pPr>
        <w:rPr>
          <w:position w:val="6"/>
        </w:rPr>
      </w:pPr>
      <w:r w:rsidRPr="004226C0">
        <w:t>3. Подготовка отчета о практике следующего содержания:</w:t>
      </w:r>
    </w:p>
    <w:p w14:paraId="3D9E6913" w14:textId="77777777" w:rsidR="00B263BF" w:rsidRPr="004226C0" w:rsidRDefault="00B263BF" w:rsidP="00B263BF">
      <w:pPr>
        <w:ind w:firstLine="709"/>
      </w:pPr>
      <w:r w:rsidRPr="004226C0">
        <w:t xml:space="preserve">Введение </w:t>
      </w:r>
    </w:p>
    <w:p w14:paraId="0131D413" w14:textId="77777777" w:rsidR="00B263BF" w:rsidRPr="004226C0" w:rsidRDefault="00B263BF" w:rsidP="00B263BF">
      <w:pPr>
        <w:ind w:left="709"/>
      </w:pPr>
      <w:r w:rsidRPr="004226C0">
        <w:t>I. Описание базы практики</w:t>
      </w:r>
    </w:p>
    <w:p w14:paraId="6FA18C08" w14:textId="77777777" w:rsidR="00B263BF" w:rsidRPr="004226C0" w:rsidRDefault="00B263BF" w:rsidP="00B263BF">
      <w:pPr>
        <w:tabs>
          <w:tab w:val="left" w:pos="284"/>
          <w:tab w:val="left" w:pos="709"/>
        </w:tabs>
        <w:ind w:left="142"/>
        <w:jc w:val="both"/>
      </w:pPr>
      <w:r w:rsidRPr="004226C0">
        <w:tab/>
      </w:r>
      <w:r w:rsidRPr="004226C0">
        <w:tab/>
        <w:t>II. Описание выполняемых функций</w:t>
      </w:r>
    </w:p>
    <w:p w14:paraId="2385F26A" w14:textId="77777777" w:rsidR="00B263BF" w:rsidRPr="004226C0" w:rsidRDefault="00B263BF" w:rsidP="00B263BF">
      <w:pPr>
        <w:tabs>
          <w:tab w:val="left" w:pos="284"/>
          <w:tab w:val="left" w:pos="709"/>
        </w:tabs>
        <w:ind w:left="142"/>
        <w:jc w:val="both"/>
      </w:pPr>
      <w:r w:rsidRPr="004226C0">
        <w:tab/>
      </w:r>
      <w:r w:rsidRPr="004226C0">
        <w:tab/>
        <w:t>III. «Индивидуальное задание»</w:t>
      </w:r>
    </w:p>
    <w:p w14:paraId="64B193EA" w14:textId="77777777" w:rsidR="00B263BF" w:rsidRPr="004226C0" w:rsidRDefault="00B263BF" w:rsidP="00B263BF">
      <w:pPr>
        <w:tabs>
          <w:tab w:val="left" w:pos="284"/>
        </w:tabs>
        <w:ind w:left="142"/>
        <w:jc w:val="both"/>
      </w:pPr>
      <w:r w:rsidRPr="004226C0">
        <w:tab/>
      </w:r>
      <w:r w:rsidRPr="004226C0">
        <w:tab/>
        <w:t>IV. Заключение</w:t>
      </w:r>
    </w:p>
    <w:p w14:paraId="0B8455D2" w14:textId="77777777" w:rsidR="00B263BF" w:rsidRPr="004226C0" w:rsidRDefault="00B263BF" w:rsidP="00B263BF">
      <w:pPr>
        <w:ind w:left="709"/>
      </w:pPr>
      <w:r w:rsidRPr="004226C0">
        <w:t>Приложения</w:t>
      </w:r>
    </w:p>
    <w:p w14:paraId="6EDD1CA6" w14:textId="77777777" w:rsidR="00B263BF" w:rsidRPr="004226C0" w:rsidRDefault="00B263BF" w:rsidP="00B263BF">
      <w:pPr>
        <w:ind w:firstLine="709"/>
      </w:pPr>
      <w:r w:rsidRPr="004226C0">
        <w:t xml:space="preserve">Дневник </w:t>
      </w:r>
    </w:p>
    <w:p w14:paraId="33A0F175" w14:textId="77777777" w:rsidR="00B263BF" w:rsidRPr="004226C0" w:rsidRDefault="00B263BF" w:rsidP="00B263BF">
      <w:pPr>
        <w:ind w:firstLine="708"/>
      </w:pPr>
      <w:r w:rsidRPr="004226C0">
        <w:t>Характеристика вкладывается в отчет</w:t>
      </w:r>
    </w:p>
    <w:p w14:paraId="405BF7BC" w14:textId="77777777" w:rsidR="00B263BF" w:rsidRPr="004226C0" w:rsidRDefault="00B263BF" w:rsidP="00B263BF">
      <w:pPr>
        <w:ind w:left="709"/>
      </w:pPr>
      <w:r w:rsidRPr="004226C0">
        <w:t>Аттестационный лист вкладывается в отчет</w:t>
      </w:r>
    </w:p>
    <w:p w14:paraId="233BC628" w14:textId="09D15954" w:rsidR="00B263BF" w:rsidRPr="004226C0" w:rsidRDefault="00B263BF" w:rsidP="00B263BF">
      <w:r w:rsidRPr="004226C0">
        <w:t>Время прохождения практики: с «  »            по «  »              20</w:t>
      </w:r>
      <w:r w:rsidR="003C3863" w:rsidRPr="004226C0">
        <w:t>2</w:t>
      </w:r>
      <w:r w:rsidR="00B45157">
        <w:t>2</w:t>
      </w:r>
      <w:r w:rsidRPr="004226C0">
        <w:t>г.</w:t>
      </w:r>
    </w:p>
    <w:p w14:paraId="472DC4B9" w14:textId="19DC6C04" w:rsidR="00B263BF" w:rsidRPr="004226C0" w:rsidRDefault="00B263BF" w:rsidP="00B263BF">
      <w:r w:rsidRPr="004226C0">
        <w:t>Дата выдачи за</w:t>
      </w:r>
      <w:r w:rsidR="00111C2B" w:rsidRPr="004226C0">
        <w:t>дания: «_____»______________20</w:t>
      </w:r>
      <w:r w:rsidR="003C3863" w:rsidRPr="004226C0">
        <w:t>2</w:t>
      </w:r>
      <w:r w:rsidR="00B45157">
        <w:t>2</w:t>
      </w:r>
      <w:r w:rsidRPr="004226C0">
        <w:t xml:space="preserve"> г.</w:t>
      </w:r>
    </w:p>
    <w:p w14:paraId="41E0BF07" w14:textId="71CF5912" w:rsidR="00B263BF" w:rsidRPr="004226C0" w:rsidRDefault="00B263BF" w:rsidP="00B263BF">
      <w:r w:rsidRPr="004226C0">
        <w:t xml:space="preserve">Дата сдачи </w:t>
      </w:r>
      <w:r w:rsidR="00111C2B" w:rsidRPr="004226C0">
        <w:t>отчета «____»______________20</w:t>
      </w:r>
      <w:r w:rsidR="00B45157">
        <w:t>22</w:t>
      </w:r>
      <w:r w:rsidRPr="004226C0">
        <w:t>г.</w:t>
      </w:r>
    </w:p>
    <w:p w14:paraId="660D56DE" w14:textId="77777777" w:rsidR="00B263BF" w:rsidRPr="004226C0" w:rsidRDefault="00B263BF" w:rsidP="00B263BF"/>
    <w:p w14:paraId="28CA6EFF" w14:textId="77777777" w:rsidR="00B263BF" w:rsidRPr="004226C0" w:rsidRDefault="00B263BF" w:rsidP="00B263BF">
      <w:pPr>
        <w:rPr>
          <w:u w:val="single"/>
        </w:rPr>
      </w:pPr>
      <w:r w:rsidRPr="004226C0">
        <w:t>Руководитель практики</w:t>
      </w:r>
      <w:r w:rsidRPr="004226C0">
        <w:tab/>
      </w:r>
      <w:r w:rsidRPr="004226C0">
        <w:tab/>
      </w:r>
      <w:r w:rsidRPr="004226C0">
        <w:tab/>
        <w:t xml:space="preserve">_________________________ </w:t>
      </w:r>
    </w:p>
    <w:p w14:paraId="7910F923" w14:textId="77777777" w:rsidR="00B263BF" w:rsidRPr="004226C0" w:rsidRDefault="00B263BF" w:rsidP="00B263BF">
      <w:pPr>
        <w:ind w:firstLine="284"/>
        <w:rPr>
          <w:position w:val="6"/>
        </w:rPr>
      </w:pPr>
      <w:r w:rsidRPr="004226C0">
        <w:rPr>
          <w:position w:val="6"/>
        </w:rPr>
        <w:tab/>
      </w:r>
      <w:r w:rsidRPr="004226C0">
        <w:rPr>
          <w:position w:val="6"/>
        </w:rPr>
        <w:tab/>
        <w:t xml:space="preserve">                                                                       (подпись)                      </w:t>
      </w:r>
      <w:r w:rsidRPr="004226C0">
        <w:rPr>
          <w:position w:val="6"/>
        </w:rPr>
        <w:tab/>
      </w:r>
    </w:p>
    <w:p w14:paraId="1B329F04" w14:textId="77777777" w:rsidR="00B263BF" w:rsidRPr="004226C0" w:rsidRDefault="00111C2B" w:rsidP="00B263BF">
      <w:pPr>
        <w:rPr>
          <w:u w:val="single"/>
        </w:rPr>
      </w:pPr>
      <w:r w:rsidRPr="004226C0">
        <w:t xml:space="preserve">Задание принял  </w:t>
      </w:r>
      <w:r w:rsidR="00B263BF" w:rsidRPr="004226C0">
        <w:t xml:space="preserve">________________________________________                               </w:t>
      </w:r>
      <w:r w:rsidR="00B263BF" w:rsidRPr="004226C0">
        <w:tab/>
        <w:t xml:space="preserve">             (ФИО,дата)                                   (подпись)</w:t>
      </w:r>
    </w:p>
    <w:p w14:paraId="000B1421" w14:textId="77777777" w:rsidR="00B263BF" w:rsidRPr="004226C0" w:rsidRDefault="00B263BF" w:rsidP="00B263BF"/>
    <w:p w14:paraId="440FE7E4" w14:textId="77777777" w:rsidR="00B263BF" w:rsidRPr="004226C0" w:rsidRDefault="00B263BF" w:rsidP="00B263BF"/>
    <w:p w14:paraId="313FEE9F" w14:textId="77777777" w:rsidR="00111C2B" w:rsidRPr="004226C0" w:rsidRDefault="00111C2B" w:rsidP="00B263BF"/>
    <w:p w14:paraId="7CB2143D" w14:textId="77777777" w:rsidR="00111C2B" w:rsidRPr="004226C0" w:rsidRDefault="00111C2B" w:rsidP="00B263BF"/>
    <w:p w14:paraId="56BF5721" w14:textId="77777777" w:rsidR="00111C2B" w:rsidRPr="004226C0" w:rsidRDefault="00111C2B" w:rsidP="00B263BF"/>
    <w:p w14:paraId="057E6748" w14:textId="56767262" w:rsidR="00B263BF" w:rsidRDefault="00B263BF">
      <w:pPr>
        <w:widowControl w:val="0"/>
        <w:suppressAutoHyphens/>
        <w:jc w:val="both"/>
        <w:rPr>
          <w:i/>
        </w:rPr>
      </w:pPr>
    </w:p>
    <w:p w14:paraId="190EEBA7" w14:textId="6C73152C" w:rsidR="004226C0" w:rsidRDefault="004226C0">
      <w:pPr>
        <w:widowControl w:val="0"/>
        <w:suppressAutoHyphens/>
        <w:jc w:val="both"/>
        <w:rPr>
          <w:i/>
        </w:rPr>
      </w:pPr>
    </w:p>
    <w:p w14:paraId="160018F8" w14:textId="1CCAAFCC" w:rsidR="004226C0" w:rsidRDefault="004226C0">
      <w:pPr>
        <w:widowControl w:val="0"/>
        <w:suppressAutoHyphens/>
        <w:jc w:val="both"/>
        <w:rPr>
          <w:i/>
        </w:rPr>
      </w:pPr>
    </w:p>
    <w:p w14:paraId="26C6E673" w14:textId="37838C3D" w:rsidR="004226C0" w:rsidRDefault="004226C0">
      <w:pPr>
        <w:widowControl w:val="0"/>
        <w:suppressAutoHyphens/>
        <w:jc w:val="both"/>
        <w:rPr>
          <w:i/>
        </w:rPr>
      </w:pPr>
    </w:p>
    <w:p w14:paraId="4CA7DE6B" w14:textId="5F0C9C0A" w:rsidR="004226C0" w:rsidRDefault="004226C0">
      <w:pPr>
        <w:widowControl w:val="0"/>
        <w:suppressAutoHyphens/>
        <w:jc w:val="both"/>
        <w:rPr>
          <w:i/>
        </w:rPr>
      </w:pPr>
    </w:p>
    <w:p w14:paraId="01CB1E6D" w14:textId="685AF990" w:rsidR="004226C0" w:rsidRDefault="004226C0">
      <w:pPr>
        <w:widowControl w:val="0"/>
        <w:suppressAutoHyphens/>
        <w:jc w:val="both"/>
        <w:rPr>
          <w:i/>
        </w:rPr>
      </w:pPr>
    </w:p>
    <w:p w14:paraId="0524EB7A" w14:textId="77777777" w:rsidR="004226C0" w:rsidRPr="004226C0" w:rsidRDefault="004226C0">
      <w:pPr>
        <w:widowControl w:val="0"/>
        <w:suppressAutoHyphens/>
        <w:jc w:val="both"/>
        <w:rPr>
          <w:i/>
        </w:rPr>
      </w:pPr>
    </w:p>
    <w:p w14:paraId="296C20E5" w14:textId="77777777" w:rsidR="003C3863" w:rsidRPr="004226C0" w:rsidRDefault="003C3863">
      <w:pPr>
        <w:widowControl w:val="0"/>
        <w:suppressAutoHyphens/>
        <w:jc w:val="both"/>
        <w:rPr>
          <w:i/>
        </w:rPr>
      </w:pPr>
    </w:p>
    <w:p w14:paraId="5D4CE3E9" w14:textId="4B133D9E" w:rsidR="00B263BF" w:rsidRDefault="00B263BF">
      <w:pPr>
        <w:widowControl w:val="0"/>
        <w:suppressAutoHyphens/>
        <w:jc w:val="both"/>
        <w:rPr>
          <w:i/>
        </w:rPr>
      </w:pPr>
    </w:p>
    <w:p w14:paraId="69D048AB" w14:textId="6D35A6E8" w:rsidR="00B263BF" w:rsidRPr="004226C0" w:rsidRDefault="00B263BF" w:rsidP="00B263BF">
      <w:pPr>
        <w:spacing w:line="276" w:lineRule="auto"/>
        <w:jc w:val="center"/>
      </w:pPr>
      <w:r w:rsidRPr="004226C0">
        <w:lastRenderedPageBreak/>
        <w:t>МИНОБРНАУКИ Р</w:t>
      </w:r>
      <w:r w:rsidR="003C3863" w:rsidRPr="004226C0">
        <w:t>ОССИИ</w:t>
      </w:r>
    </w:p>
    <w:p w14:paraId="7680BEF4" w14:textId="77777777" w:rsidR="00B263BF" w:rsidRPr="004226C0" w:rsidRDefault="00B263BF" w:rsidP="00B263BF">
      <w:pPr>
        <w:spacing w:line="276" w:lineRule="auto"/>
        <w:jc w:val="center"/>
      </w:pPr>
      <w:r w:rsidRPr="004226C0">
        <w:t>Федеральное государственное бюджетное образовательное учреждение высшего образования</w:t>
      </w:r>
    </w:p>
    <w:p w14:paraId="442A99FD" w14:textId="77777777" w:rsidR="00B263BF" w:rsidRPr="004226C0" w:rsidRDefault="00B263BF" w:rsidP="00B263BF">
      <w:pPr>
        <w:spacing w:line="276" w:lineRule="auto"/>
        <w:jc w:val="center"/>
      </w:pPr>
      <w:r w:rsidRPr="004226C0">
        <w:t>«Гжельский государственный университет»</w:t>
      </w:r>
    </w:p>
    <w:p w14:paraId="316268C9" w14:textId="77777777" w:rsidR="00B263BF" w:rsidRPr="004226C0" w:rsidRDefault="00B263BF" w:rsidP="00B263BF">
      <w:pPr>
        <w:spacing w:line="276" w:lineRule="auto"/>
        <w:jc w:val="center"/>
      </w:pPr>
      <w:r w:rsidRPr="004226C0">
        <w:t>Колледж ГГУ</w:t>
      </w:r>
    </w:p>
    <w:p w14:paraId="275AB3BF" w14:textId="77777777" w:rsidR="00B263BF" w:rsidRPr="004226C0" w:rsidRDefault="00B263BF" w:rsidP="00B263BF">
      <w:pPr>
        <w:spacing w:line="276" w:lineRule="auto"/>
        <w:jc w:val="center"/>
      </w:pPr>
    </w:p>
    <w:p w14:paraId="5DAE8039" w14:textId="77777777" w:rsidR="00B263BF" w:rsidRPr="004226C0" w:rsidRDefault="00B263BF" w:rsidP="00B263BF">
      <w:pPr>
        <w:spacing w:after="200" w:line="276" w:lineRule="auto"/>
        <w:jc w:val="center"/>
        <w:rPr>
          <w:b/>
          <w:bCs/>
        </w:rPr>
      </w:pPr>
    </w:p>
    <w:p w14:paraId="0A7A02BF" w14:textId="77777777" w:rsidR="00B263BF" w:rsidRPr="004226C0" w:rsidRDefault="00B263BF" w:rsidP="00B263BF">
      <w:pPr>
        <w:spacing w:after="200" w:line="276" w:lineRule="auto"/>
        <w:jc w:val="both"/>
        <w:rPr>
          <w:b/>
          <w:bCs/>
        </w:rPr>
      </w:pPr>
    </w:p>
    <w:p w14:paraId="05C80C6B" w14:textId="77777777" w:rsidR="00B263BF" w:rsidRPr="004226C0" w:rsidRDefault="00B263BF" w:rsidP="00B263BF">
      <w:pPr>
        <w:spacing w:line="276" w:lineRule="auto"/>
        <w:jc w:val="center"/>
        <w:rPr>
          <w:b/>
          <w:bCs/>
        </w:rPr>
      </w:pPr>
      <w:r w:rsidRPr="004226C0">
        <w:rPr>
          <w:b/>
          <w:bCs/>
        </w:rPr>
        <w:t>ДНЕВНИК</w:t>
      </w:r>
    </w:p>
    <w:p w14:paraId="66910CBB" w14:textId="77777777" w:rsidR="00B263BF" w:rsidRPr="004226C0" w:rsidRDefault="00B263BF" w:rsidP="00B263BF">
      <w:pPr>
        <w:spacing w:line="276" w:lineRule="auto"/>
        <w:jc w:val="center"/>
        <w:rPr>
          <w:b/>
          <w:bCs/>
        </w:rPr>
      </w:pPr>
    </w:p>
    <w:p w14:paraId="65A2540C" w14:textId="77777777" w:rsidR="00B263BF" w:rsidRPr="004226C0" w:rsidRDefault="00B263BF" w:rsidP="00B263BF">
      <w:pPr>
        <w:pStyle w:val="12"/>
        <w:spacing w:before="0" w:after="0" w:line="240" w:lineRule="auto"/>
        <w:jc w:val="center"/>
        <w:rPr>
          <w:b/>
          <w:bCs/>
        </w:rPr>
      </w:pPr>
      <w:r w:rsidRPr="004226C0">
        <w:rPr>
          <w:b/>
          <w:bCs/>
        </w:rPr>
        <w:t>Производственной практики(по профилю специальности)</w:t>
      </w:r>
    </w:p>
    <w:p w14:paraId="1F7F42B4" w14:textId="77777777" w:rsidR="00B263BF" w:rsidRPr="004226C0" w:rsidRDefault="00B263BF" w:rsidP="00B263BF">
      <w:pPr>
        <w:widowControl w:val="0"/>
        <w:suppressAutoHyphens/>
        <w:jc w:val="center"/>
        <w:rPr>
          <w:bCs/>
          <w:kern w:val="2"/>
          <w:lang w:eastAsia="hi-IN" w:bidi="hi-IN"/>
        </w:rPr>
      </w:pPr>
    </w:p>
    <w:p w14:paraId="702EADE8" w14:textId="77777777" w:rsidR="00B263BF" w:rsidRPr="004226C0" w:rsidRDefault="00B263BF" w:rsidP="00B263BF">
      <w:pPr>
        <w:spacing w:line="360" w:lineRule="auto"/>
        <w:jc w:val="center"/>
      </w:pPr>
      <w:r w:rsidRPr="004226C0">
        <w:t>по ПМ 01. Творческая и исполнительская  деятельность</w:t>
      </w:r>
    </w:p>
    <w:p w14:paraId="49D2982A" w14:textId="657E0A2B" w:rsidR="00B263BF" w:rsidRPr="004226C0" w:rsidRDefault="00B263BF" w:rsidP="00B263BF">
      <w:pPr>
        <w:spacing w:line="360" w:lineRule="auto"/>
      </w:pPr>
      <w:r w:rsidRPr="004226C0">
        <w:t>за период с</w:t>
      </w:r>
      <w:r w:rsidR="00111C2B" w:rsidRPr="004226C0">
        <w:t xml:space="preserve">   .  .20</w:t>
      </w:r>
      <w:r w:rsidR="003C3863" w:rsidRPr="004226C0">
        <w:t>21</w:t>
      </w:r>
      <w:r w:rsidR="00111C2B" w:rsidRPr="004226C0">
        <w:t xml:space="preserve"> г.  по    .  .20</w:t>
      </w:r>
      <w:r w:rsidR="003C3863" w:rsidRPr="004226C0">
        <w:t>21</w:t>
      </w:r>
      <w:r w:rsidRPr="004226C0">
        <w:t xml:space="preserve">г. </w:t>
      </w:r>
    </w:p>
    <w:p w14:paraId="2F2458E7" w14:textId="77777777" w:rsidR="00B263BF" w:rsidRPr="004226C0" w:rsidRDefault="00B263BF" w:rsidP="00B263BF">
      <w:pPr>
        <w:spacing w:line="360" w:lineRule="auto"/>
      </w:pPr>
      <w:r w:rsidRPr="004226C0">
        <w:t>Студента</w:t>
      </w:r>
      <w:r w:rsidR="00111C2B" w:rsidRPr="004226C0">
        <w:t xml:space="preserve">     курса     </w:t>
      </w:r>
      <w:r w:rsidRPr="004226C0">
        <w:t>группы</w:t>
      </w:r>
    </w:p>
    <w:p w14:paraId="20736100" w14:textId="77777777" w:rsidR="00B263BF" w:rsidRPr="004226C0" w:rsidRDefault="00B263BF" w:rsidP="00B263BF">
      <w:pPr>
        <w:spacing w:line="360" w:lineRule="auto"/>
      </w:pPr>
      <w:r w:rsidRPr="004226C0">
        <w:t xml:space="preserve">Специальность </w:t>
      </w:r>
      <w:r w:rsidRPr="004226C0">
        <w:rPr>
          <w:u w:val="single"/>
        </w:rPr>
        <w:t>54.02.07 Скульптура</w:t>
      </w:r>
    </w:p>
    <w:p w14:paraId="055CF0A1" w14:textId="77777777" w:rsidR="00B263BF" w:rsidRPr="004226C0" w:rsidRDefault="00B263BF" w:rsidP="00B263BF">
      <w:pPr>
        <w:spacing w:line="360" w:lineRule="auto"/>
      </w:pPr>
      <w:r w:rsidRPr="004226C0">
        <w:t>Фамилия, имя, отчество __________________________________________________________________</w:t>
      </w:r>
    </w:p>
    <w:p w14:paraId="598809BB" w14:textId="77777777" w:rsidR="00B263BF" w:rsidRPr="004226C0" w:rsidRDefault="00B263BF" w:rsidP="00B263BF">
      <w:pPr>
        <w:spacing w:line="360" w:lineRule="auto"/>
      </w:pPr>
      <w:r w:rsidRPr="004226C0">
        <w:t>__________________________________________________________________</w:t>
      </w:r>
    </w:p>
    <w:p w14:paraId="52EA4272" w14:textId="77777777" w:rsidR="00B263BF" w:rsidRPr="004226C0" w:rsidRDefault="00B263BF" w:rsidP="00B263BF">
      <w:pPr>
        <w:spacing w:line="360" w:lineRule="auto"/>
      </w:pPr>
      <w:r w:rsidRPr="004226C0">
        <w:t>Место практики: мастерские ГГУ</w:t>
      </w:r>
    </w:p>
    <w:p w14:paraId="0003DE65" w14:textId="77777777" w:rsidR="00B263BF" w:rsidRPr="004226C0" w:rsidRDefault="00B263BF" w:rsidP="00B263BF">
      <w:pPr>
        <w:spacing w:line="360" w:lineRule="auto"/>
      </w:pPr>
      <w:r w:rsidRPr="004226C0">
        <w:t xml:space="preserve">Руководитель практики: </w:t>
      </w:r>
    </w:p>
    <w:p w14:paraId="2F77670A" w14:textId="77777777" w:rsidR="00B263BF" w:rsidRPr="004226C0" w:rsidRDefault="00B263BF" w:rsidP="00B263BF">
      <w:pPr>
        <w:spacing w:line="276" w:lineRule="auto"/>
        <w:jc w:val="both"/>
      </w:pPr>
    </w:p>
    <w:p w14:paraId="12EAD96A" w14:textId="77777777" w:rsidR="00B263BF" w:rsidRPr="004226C0" w:rsidRDefault="00B263BF" w:rsidP="00B263BF">
      <w:pPr>
        <w:spacing w:line="276" w:lineRule="auto"/>
        <w:jc w:val="both"/>
      </w:pPr>
    </w:p>
    <w:p w14:paraId="56A385F5" w14:textId="77777777" w:rsidR="00B263BF" w:rsidRPr="004226C0" w:rsidRDefault="00B263BF" w:rsidP="00B263BF">
      <w:pPr>
        <w:spacing w:line="276" w:lineRule="auto"/>
        <w:jc w:val="both"/>
      </w:pPr>
    </w:p>
    <w:p w14:paraId="5A56E8A9" w14:textId="77777777" w:rsidR="00B263BF" w:rsidRPr="004226C0" w:rsidRDefault="00B263BF" w:rsidP="00B263BF">
      <w:pPr>
        <w:spacing w:line="276" w:lineRule="auto"/>
        <w:jc w:val="both"/>
      </w:pPr>
    </w:p>
    <w:p w14:paraId="5328815F" w14:textId="5EDCF83D" w:rsidR="006E6164" w:rsidRDefault="006E6164" w:rsidP="00B263BF">
      <w:pPr>
        <w:spacing w:line="276" w:lineRule="auto"/>
        <w:jc w:val="both"/>
      </w:pPr>
    </w:p>
    <w:p w14:paraId="5E2C12ED" w14:textId="5BDEF4F9" w:rsidR="004226C0" w:rsidRDefault="004226C0" w:rsidP="00B263BF">
      <w:pPr>
        <w:spacing w:line="276" w:lineRule="auto"/>
        <w:jc w:val="both"/>
      </w:pPr>
    </w:p>
    <w:p w14:paraId="1368DD5C" w14:textId="3900D14A" w:rsidR="004226C0" w:rsidRDefault="004226C0" w:rsidP="00B263BF">
      <w:pPr>
        <w:spacing w:line="276" w:lineRule="auto"/>
        <w:jc w:val="both"/>
      </w:pPr>
    </w:p>
    <w:p w14:paraId="6F69C691" w14:textId="47F39BD7" w:rsidR="004226C0" w:rsidRDefault="004226C0" w:rsidP="00B263BF">
      <w:pPr>
        <w:spacing w:line="276" w:lineRule="auto"/>
        <w:jc w:val="both"/>
      </w:pPr>
    </w:p>
    <w:p w14:paraId="67AE67FC" w14:textId="28D8296E" w:rsidR="004226C0" w:rsidRDefault="004226C0" w:rsidP="00B263BF">
      <w:pPr>
        <w:spacing w:line="276" w:lineRule="auto"/>
        <w:jc w:val="both"/>
      </w:pPr>
    </w:p>
    <w:p w14:paraId="07BA369C" w14:textId="0DCDA364" w:rsidR="004226C0" w:rsidRDefault="004226C0" w:rsidP="00B263BF">
      <w:pPr>
        <w:spacing w:line="276" w:lineRule="auto"/>
        <w:jc w:val="both"/>
      </w:pPr>
    </w:p>
    <w:p w14:paraId="2501E6F5" w14:textId="5505FE40" w:rsidR="004226C0" w:rsidRDefault="004226C0" w:rsidP="00B263BF">
      <w:pPr>
        <w:spacing w:line="276" w:lineRule="auto"/>
        <w:jc w:val="both"/>
      </w:pPr>
    </w:p>
    <w:p w14:paraId="61F7AE65" w14:textId="75EA4E07" w:rsidR="004226C0" w:rsidRDefault="004226C0" w:rsidP="00B263BF">
      <w:pPr>
        <w:spacing w:line="276" w:lineRule="auto"/>
        <w:jc w:val="both"/>
      </w:pPr>
    </w:p>
    <w:p w14:paraId="38C04D9E" w14:textId="446E6F9A" w:rsidR="004226C0" w:rsidRDefault="004226C0" w:rsidP="00B263BF">
      <w:pPr>
        <w:spacing w:line="276" w:lineRule="auto"/>
        <w:jc w:val="both"/>
      </w:pPr>
    </w:p>
    <w:p w14:paraId="50118474" w14:textId="77777777" w:rsidR="00E55C7F" w:rsidRDefault="00E55C7F" w:rsidP="00B263BF">
      <w:pPr>
        <w:spacing w:line="276" w:lineRule="auto"/>
        <w:jc w:val="both"/>
      </w:pPr>
    </w:p>
    <w:p w14:paraId="3B9D743F" w14:textId="22817BEA" w:rsidR="004226C0" w:rsidRDefault="004226C0" w:rsidP="00B263BF">
      <w:pPr>
        <w:spacing w:line="276" w:lineRule="auto"/>
        <w:jc w:val="both"/>
      </w:pPr>
    </w:p>
    <w:p w14:paraId="5C7B907B" w14:textId="77777777" w:rsidR="004226C0" w:rsidRPr="004226C0" w:rsidRDefault="004226C0" w:rsidP="00B263BF">
      <w:pPr>
        <w:spacing w:line="276" w:lineRule="auto"/>
        <w:jc w:val="both"/>
      </w:pPr>
    </w:p>
    <w:p w14:paraId="53F7FB84" w14:textId="77777777" w:rsidR="00B263BF" w:rsidRPr="004226C0" w:rsidRDefault="00B263BF" w:rsidP="00B263BF">
      <w:pPr>
        <w:spacing w:line="276" w:lineRule="auto"/>
        <w:jc w:val="both"/>
      </w:pPr>
    </w:p>
    <w:p w14:paraId="6B78E745" w14:textId="77777777" w:rsidR="00B263BF" w:rsidRPr="004226C0" w:rsidRDefault="00B263BF" w:rsidP="00B263BF">
      <w:pPr>
        <w:spacing w:line="276" w:lineRule="auto"/>
        <w:jc w:val="center"/>
      </w:pPr>
      <w:r w:rsidRPr="004226C0">
        <w:t>п. Электроизолятор</w:t>
      </w:r>
    </w:p>
    <w:p w14:paraId="184D269F" w14:textId="315B2341" w:rsidR="00B263BF" w:rsidRDefault="00B263BF" w:rsidP="00B263BF">
      <w:pPr>
        <w:spacing w:line="276" w:lineRule="auto"/>
        <w:jc w:val="center"/>
      </w:pPr>
      <w:r w:rsidRPr="004226C0">
        <w:t>20</w:t>
      </w:r>
      <w:r w:rsidR="003C3863" w:rsidRPr="004226C0">
        <w:t>2</w:t>
      </w:r>
      <w:r w:rsidR="00B45157">
        <w:t>2</w:t>
      </w:r>
      <w:r w:rsidRPr="004226C0">
        <w:t xml:space="preserve"> г.</w:t>
      </w:r>
    </w:p>
    <w:p w14:paraId="38999AAD" w14:textId="77777777" w:rsidR="00B45157" w:rsidRPr="004226C0" w:rsidRDefault="00B45157" w:rsidP="00B263BF">
      <w:pPr>
        <w:spacing w:line="276" w:lineRule="auto"/>
        <w:jc w:val="center"/>
      </w:pPr>
    </w:p>
    <w:p w14:paraId="4B6CA423" w14:textId="77777777" w:rsidR="006E6164" w:rsidRPr="004226C0" w:rsidRDefault="006E6164" w:rsidP="00B263BF">
      <w:pPr>
        <w:spacing w:line="276" w:lineRule="auto"/>
        <w:jc w:val="both"/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4678"/>
        <w:gridCol w:w="1984"/>
      </w:tblGrid>
      <w:tr w:rsidR="00B263BF" w:rsidRPr="004226C0" w14:paraId="55CFB889" w14:textId="77777777" w:rsidTr="00B263BF">
        <w:tc>
          <w:tcPr>
            <w:tcW w:w="1101" w:type="dxa"/>
            <w:vAlign w:val="center"/>
          </w:tcPr>
          <w:p w14:paraId="21E1A7E9" w14:textId="77777777" w:rsidR="00B263BF" w:rsidRPr="004226C0" w:rsidRDefault="00B263BF" w:rsidP="00B263BF">
            <w:pPr>
              <w:jc w:val="center"/>
              <w:rPr>
                <w:b/>
              </w:rPr>
            </w:pPr>
            <w:r w:rsidRPr="004226C0">
              <w:rPr>
                <w:b/>
              </w:rPr>
              <w:lastRenderedPageBreak/>
              <w:t>Дата</w:t>
            </w:r>
          </w:p>
        </w:tc>
        <w:tc>
          <w:tcPr>
            <w:tcW w:w="1417" w:type="dxa"/>
            <w:vAlign w:val="center"/>
          </w:tcPr>
          <w:p w14:paraId="68F35D46" w14:textId="77777777" w:rsidR="00B263BF" w:rsidRPr="004226C0" w:rsidRDefault="00B263BF" w:rsidP="00B263BF">
            <w:pPr>
              <w:jc w:val="center"/>
              <w:rPr>
                <w:b/>
              </w:rPr>
            </w:pPr>
            <w:r w:rsidRPr="004226C0">
              <w:rPr>
                <w:b/>
              </w:rPr>
              <w:t>Время</w:t>
            </w:r>
          </w:p>
        </w:tc>
        <w:tc>
          <w:tcPr>
            <w:tcW w:w="4678" w:type="dxa"/>
            <w:vAlign w:val="center"/>
          </w:tcPr>
          <w:p w14:paraId="5B4E3925" w14:textId="77777777" w:rsidR="00B263BF" w:rsidRPr="004226C0" w:rsidRDefault="00B263BF" w:rsidP="00B263BF">
            <w:pPr>
              <w:jc w:val="center"/>
              <w:rPr>
                <w:b/>
              </w:rPr>
            </w:pPr>
            <w:r w:rsidRPr="004226C0">
              <w:rPr>
                <w:b/>
              </w:rPr>
              <w:t>Содержание работы</w:t>
            </w:r>
          </w:p>
        </w:tc>
        <w:tc>
          <w:tcPr>
            <w:tcW w:w="1984" w:type="dxa"/>
            <w:vAlign w:val="center"/>
          </w:tcPr>
          <w:p w14:paraId="62F31DCD" w14:textId="77777777" w:rsidR="00B263BF" w:rsidRPr="004226C0" w:rsidRDefault="00B263BF" w:rsidP="00B263BF">
            <w:pPr>
              <w:jc w:val="center"/>
              <w:rPr>
                <w:b/>
              </w:rPr>
            </w:pPr>
          </w:p>
          <w:p w14:paraId="23CB27C0" w14:textId="77777777" w:rsidR="00B263BF" w:rsidRPr="004226C0" w:rsidRDefault="00B263BF" w:rsidP="00B263BF">
            <w:pPr>
              <w:jc w:val="center"/>
              <w:rPr>
                <w:b/>
              </w:rPr>
            </w:pPr>
            <w:r w:rsidRPr="004226C0">
              <w:rPr>
                <w:b/>
              </w:rPr>
              <w:t>Подпись руководителя</w:t>
            </w:r>
          </w:p>
          <w:p w14:paraId="43C0C844" w14:textId="77777777" w:rsidR="00B263BF" w:rsidRPr="004226C0" w:rsidRDefault="00B263BF" w:rsidP="00B263BF">
            <w:pPr>
              <w:jc w:val="center"/>
              <w:rPr>
                <w:b/>
              </w:rPr>
            </w:pPr>
          </w:p>
        </w:tc>
      </w:tr>
      <w:tr w:rsidR="00B263BF" w:rsidRPr="004226C0" w14:paraId="4AE2541F" w14:textId="77777777" w:rsidTr="00B263BF">
        <w:tc>
          <w:tcPr>
            <w:tcW w:w="1101" w:type="dxa"/>
          </w:tcPr>
          <w:p w14:paraId="1CE745D3" w14:textId="77777777" w:rsidR="00B263BF" w:rsidRPr="004226C0" w:rsidRDefault="00B263BF" w:rsidP="00B263BF"/>
        </w:tc>
        <w:tc>
          <w:tcPr>
            <w:tcW w:w="1417" w:type="dxa"/>
          </w:tcPr>
          <w:p w14:paraId="6F6E7243" w14:textId="77777777" w:rsidR="00B263BF" w:rsidRPr="004226C0" w:rsidRDefault="00B263BF" w:rsidP="00B263BF"/>
        </w:tc>
        <w:tc>
          <w:tcPr>
            <w:tcW w:w="4678" w:type="dxa"/>
          </w:tcPr>
          <w:p w14:paraId="7B226088" w14:textId="77777777" w:rsidR="00B263BF" w:rsidRPr="004226C0" w:rsidRDefault="00B263BF" w:rsidP="00B263BF"/>
          <w:p w14:paraId="70DE4CB2" w14:textId="77777777" w:rsidR="00B263BF" w:rsidRPr="004226C0" w:rsidRDefault="00B263BF" w:rsidP="00B263BF"/>
        </w:tc>
        <w:tc>
          <w:tcPr>
            <w:tcW w:w="1984" w:type="dxa"/>
          </w:tcPr>
          <w:p w14:paraId="1B313C48" w14:textId="77777777" w:rsidR="00B263BF" w:rsidRPr="004226C0" w:rsidRDefault="00B263BF" w:rsidP="00B263BF"/>
        </w:tc>
      </w:tr>
      <w:tr w:rsidR="00B263BF" w:rsidRPr="004226C0" w14:paraId="22CBC6EE" w14:textId="77777777" w:rsidTr="00B263BF">
        <w:trPr>
          <w:trHeight w:val="776"/>
        </w:trPr>
        <w:tc>
          <w:tcPr>
            <w:tcW w:w="1101" w:type="dxa"/>
          </w:tcPr>
          <w:p w14:paraId="67C20B6A" w14:textId="77777777" w:rsidR="00B263BF" w:rsidRPr="004226C0" w:rsidRDefault="00B263BF" w:rsidP="00B263BF"/>
        </w:tc>
        <w:tc>
          <w:tcPr>
            <w:tcW w:w="1417" w:type="dxa"/>
          </w:tcPr>
          <w:p w14:paraId="1A3CDFC4" w14:textId="77777777" w:rsidR="00B263BF" w:rsidRPr="004226C0" w:rsidRDefault="00B263BF" w:rsidP="00B263BF"/>
        </w:tc>
        <w:tc>
          <w:tcPr>
            <w:tcW w:w="4678" w:type="dxa"/>
          </w:tcPr>
          <w:p w14:paraId="2C611827" w14:textId="77777777" w:rsidR="00B263BF" w:rsidRPr="004226C0" w:rsidRDefault="00B263BF" w:rsidP="00B263BF"/>
          <w:p w14:paraId="23E8619E" w14:textId="77777777" w:rsidR="00B263BF" w:rsidRPr="004226C0" w:rsidRDefault="00B263BF" w:rsidP="00B263BF"/>
          <w:p w14:paraId="24F5AEE3" w14:textId="77777777" w:rsidR="00B263BF" w:rsidRPr="004226C0" w:rsidRDefault="00B263BF" w:rsidP="00B263BF"/>
        </w:tc>
        <w:tc>
          <w:tcPr>
            <w:tcW w:w="1984" w:type="dxa"/>
          </w:tcPr>
          <w:p w14:paraId="0042EEB2" w14:textId="77777777" w:rsidR="00B263BF" w:rsidRPr="004226C0" w:rsidRDefault="00B263BF" w:rsidP="00B263BF"/>
        </w:tc>
      </w:tr>
      <w:tr w:rsidR="00B263BF" w:rsidRPr="004226C0" w14:paraId="0631F9AA" w14:textId="77777777" w:rsidTr="00B263BF">
        <w:tc>
          <w:tcPr>
            <w:tcW w:w="1101" w:type="dxa"/>
          </w:tcPr>
          <w:p w14:paraId="7E9B6F00" w14:textId="77777777" w:rsidR="00B263BF" w:rsidRPr="004226C0" w:rsidRDefault="00B263BF" w:rsidP="00B263BF"/>
        </w:tc>
        <w:tc>
          <w:tcPr>
            <w:tcW w:w="1417" w:type="dxa"/>
          </w:tcPr>
          <w:p w14:paraId="2BFE59B9" w14:textId="77777777" w:rsidR="00B263BF" w:rsidRPr="004226C0" w:rsidRDefault="00B263BF" w:rsidP="00B263BF"/>
        </w:tc>
        <w:tc>
          <w:tcPr>
            <w:tcW w:w="4678" w:type="dxa"/>
          </w:tcPr>
          <w:p w14:paraId="57C4D876" w14:textId="77777777" w:rsidR="00B263BF" w:rsidRPr="004226C0" w:rsidRDefault="00B263BF" w:rsidP="00B263BF"/>
          <w:p w14:paraId="35B100EF" w14:textId="77777777" w:rsidR="00B263BF" w:rsidRPr="004226C0" w:rsidRDefault="00B263BF" w:rsidP="00B263BF"/>
        </w:tc>
        <w:tc>
          <w:tcPr>
            <w:tcW w:w="1984" w:type="dxa"/>
          </w:tcPr>
          <w:p w14:paraId="627D9109" w14:textId="77777777" w:rsidR="00B263BF" w:rsidRPr="004226C0" w:rsidRDefault="00B263BF" w:rsidP="00B263BF"/>
        </w:tc>
      </w:tr>
      <w:tr w:rsidR="00B263BF" w:rsidRPr="004226C0" w14:paraId="7DF89FA5" w14:textId="77777777" w:rsidTr="00B263BF">
        <w:tc>
          <w:tcPr>
            <w:tcW w:w="1101" w:type="dxa"/>
          </w:tcPr>
          <w:p w14:paraId="464397BE" w14:textId="77777777" w:rsidR="00B263BF" w:rsidRPr="004226C0" w:rsidRDefault="00B263BF" w:rsidP="00B263BF"/>
        </w:tc>
        <w:tc>
          <w:tcPr>
            <w:tcW w:w="1417" w:type="dxa"/>
          </w:tcPr>
          <w:p w14:paraId="2A213B93" w14:textId="77777777" w:rsidR="00B263BF" w:rsidRPr="004226C0" w:rsidRDefault="00B263BF" w:rsidP="00B263BF"/>
        </w:tc>
        <w:tc>
          <w:tcPr>
            <w:tcW w:w="4678" w:type="dxa"/>
          </w:tcPr>
          <w:p w14:paraId="57F7514A" w14:textId="77777777" w:rsidR="00B263BF" w:rsidRPr="004226C0" w:rsidRDefault="00B263BF" w:rsidP="00B263BF"/>
          <w:p w14:paraId="45F66A62" w14:textId="77777777" w:rsidR="00B263BF" w:rsidRPr="004226C0" w:rsidRDefault="00B263BF" w:rsidP="00B263BF"/>
        </w:tc>
        <w:tc>
          <w:tcPr>
            <w:tcW w:w="1984" w:type="dxa"/>
          </w:tcPr>
          <w:p w14:paraId="195C1E07" w14:textId="77777777" w:rsidR="00B263BF" w:rsidRPr="004226C0" w:rsidRDefault="00B263BF" w:rsidP="00B263BF"/>
        </w:tc>
      </w:tr>
      <w:tr w:rsidR="00B263BF" w:rsidRPr="004226C0" w14:paraId="6555591F" w14:textId="77777777" w:rsidTr="00B263BF">
        <w:tc>
          <w:tcPr>
            <w:tcW w:w="1101" w:type="dxa"/>
          </w:tcPr>
          <w:p w14:paraId="46118A7B" w14:textId="77777777" w:rsidR="00B263BF" w:rsidRPr="004226C0" w:rsidRDefault="00B263BF" w:rsidP="00B263BF"/>
        </w:tc>
        <w:tc>
          <w:tcPr>
            <w:tcW w:w="1417" w:type="dxa"/>
          </w:tcPr>
          <w:p w14:paraId="29FA6F2B" w14:textId="77777777" w:rsidR="00B263BF" w:rsidRPr="004226C0" w:rsidRDefault="00B263BF" w:rsidP="00B263BF"/>
        </w:tc>
        <w:tc>
          <w:tcPr>
            <w:tcW w:w="4678" w:type="dxa"/>
          </w:tcPr>
          <w:p w14:paraId="0787A056" w14:textId="77777777" w:rsidR="00B263BF" w:rsidRPr="004226C0" w:rsidRDefault="00B263BF" w:rsidP="00B263BF"/>
          <w:p w14:paraId="791EC34D" w14:textId="77777777" w:rsidR="00B263BF" w:rsidRPr="004226C0" w:rsidRDefault="00B263BF" w:rsidP="00B263BF"/>
        </w:tc>
        <w:tc>
          <w:tcPr>
            <w:tcW w:w="1984" w:type="dxa"/>
          </w:tcPr>
          <w:p w14:paraId="2C376CCA" w14:textId="77777777" w:rsidR="00B263BF" w:rsidRPr="004226C0" w:rsidRDefault="00B263BF" w:rsidP="00B263BF"/>
        </w:tc>
      </w:tr>
      <w:tr w:rsidR="00B263BF" w:rsidRPr="004226C0" w14:paraId="45A21C5C" w14:textId="77777777" w:rsidTr="00B263BF">
        <w:tc>
          <w:tcPr>
            <w:tcW w:w="1101" w:type="dxa"/>
          </w:tcPr>
          <w:p w14:paraId="1648EF01" w14:textId="77777777" w:rsidR="00B263BF" w:rsidRPr="004226C0" w:rsidRDefault="00B263BF" w:rsidP="00B263BF"/>
        </w:tc>
        <w:tc>
          <w:tcPr>
            <w:tcW w:w="1417" w:type="dxa"/>
          </w:tcPr>
          <w:p w14:paraId="0705ACB1" w14:textId="77777777" w:rsidR="00B263BF" w:rsidRPr="004226C0" w:rsidRDefault="00B263BF" w:rsidP="00B263BF"/>
        </w:tc>
        <w:tc>
          <w:tcPr>
            <w:tcW w:w="4678" w:type="dxa"/>
          </w:tcPr>
          <w:p w14:paraId="7FBEC608" w14:textId="77777777" w:rsidR="00B263BF" w:rsidRPr="004226C0" w:rsidRDefault="00B263BF" w:rsidP="00B263BF"/>
          <w:p w14:paraId="54C028E6" w14:textId="77777777" w:rsidR="00B263BF" w:rsidRPr="004226C0" w:rsidRDefault="00B263BF" w:rsidP="00B263BF"/>
        </w:tc>
        <w:tc>
          <w:tcPr>
            <w:tcW w:w="1984" w:type="dxa"/>
          </w:tcPr>
          <w:p w14:paraId="6AEDF377" w14:textId="77777777" w:rsidR="00B263BF" w:rsidRPr="004226C0" w:rsidRDefault="00B263BF" w:rsidP="00B263BF"/>
        </w:tc>
      </w:tr>
      <w:tr w:rsidR="00B263BF" w:rsidRPr="004226C0" w14:paraId="05BD6527" w14:textId="77777777" w:rsidTr="00B263BF">
        <w:tc>
          <w:tcPr>
            <w:tcW w:w="1101" w:type="dxa"/>
          </w:tcPr>
          <w:p w14:paraId="7726C046" w14:textId="77777777" w:rsidR="00B263BF" w:rsidRPr="004226C0" w:rsidRDefault="00B263BF" w:rsidP="00B263BF"/>
        </w:tc>
        <w:tc>
          <w:tcPr>
            <w:tcW w:w="1417" w:type="dxa"/>
          </w:tcPr>
          <w:p w14:paraId="24AB28E1" w14:textId="77777777" w:rsidR="00B263BF" w:rsidRPr="004226C0" w:rsidRDefault="00B263BF" w:rsidP="00B263BF"/>
        </w:tc>
        <w:tc>
          <w:tcPr>
            <w:tcW w:w="4678" w:type="dxa"/>
          </w:tcPr>
          <w:p w14:paraId="554C057F" w14:textId="77777777" w:rsidR="00B263BF" w:rsidRPr="004226C0" w:rsidRDefault="00B263BF" w:rsidP="00B263BF"/>
          <w:p w14:paraId="607BB718" w14:textId="77777777" w:rsidR="00B263BF" w:rsidRPr="004226C0" w:rsidRDefault="00B263BF" w:rsidP="00B263BF"/>
        </w:tc>
        <w:tc>
          <w:tcPr>
            <w:tcW w:w="1984" w:type="dxa"/>
          </w:tcPr>
          <w:p w14:paraId="052C0B62" w14:textId="77777777" w:rsidR="00B263BF" w:rsidRPr="004226C0" w:rsidRDefault="00B263BF" w:rsidP="00B263BF"/>
        </w:tc>
      </w:tr>
      <w:tr w:rsidR="00B263BF" w:rsidRPr="004226C0" w14:paraId="35B8A288" w14:textId="77777777" w:rsidTr="00B263BF">
        <w:tc>
          <w:tcPr>
            <w:tcW w:w="1101" w:type="dxa"/>
          </w:tcPr>
          <w:p w14:paraId="4DDE45A2" w14:textId="77777777" w:rsidR="00B263BF" w:rsidRPr="004226C0" w:rsidRDefault="00B263BF" w:rsidP="00B263BF"/>
        </w:tc>
        <w:tc>
          <w:tcPr>
            <w:tcW w:w="1417" w:type="dxa"/>
          </w:tcPr>
          <w:p w14:paraId="63224818" w14:textId="77777777" w:rsidR="00B263BF" w:rsidRPr="004226C0" w:rsidRDefault="00B263BF" w:rsidP="00B263BF"/>
        </w:tc>
        <w:tc>
          <w:tcPr>
            <w:tcW w:w="4678" w:type="dxa"/>
          </w:tcPr>
          <w:p w14:paraId="35349E4E" w14:textId="77777777" w:rsidR="00B263BF" w:rsidRPr="004226C0" w:rsidRDefault="00B263BF" w:rsidP="00B263BF"/>
          <w:p w14:paraId="3EA9EB28" w14:textId="77777777" w:rsidR="00B263BF" w:rsidRPr="004226C0" w:rsidRDefault="00B263BF" w:rsidP="00B263BF"/>
        </w:tc>
        <w:tc>
          <w:tcPr>
            <w:tcW w:w="1984" w:type="dxa"/>
          </w:tcPr>
          <w:p w14:paraId="17AF28B0" w14:textId="77777777" w:rsidR="00B263BF" w:rsidRPr="004226C0" w:rsidRDefault="00B263BF" w:rsidP="00B263BF"/>
        </w:tc>
      </w:tr>
      <w:tr w:rsidR="00B263BF" w:rsidRPr="004226C0" w14:paraId="4BE5A445" w14:textId="77777777" w:rsidTr="00B263BF">
        <w:tc>
          <w:tcPr>
            <w:tcW w:w="1101" w:type="dxa"/>
          </w:tcPr>
          <w:p w14:paraId="074016E6" w14:textId="77777777" w:rsidR="00B263BF" w:rsidRPr="004226C0" w:rsidRDefault="00B263BF" w:rsidP="00B263BF"/>
        </w:tc>
        <w:tc>
          <w:tcPr>
            <w:tcW w:w="1417" w:type="dxa"/>
          </w:tcPr>
          <w:p w14:paraId="40BB20B7" w14:textId="77777777" w:rsidR="00B263BF" w:rsidRPr="004226C0" w:rsidRDefault="00B263BF" w:rsidP="00B263BF"/>
        </w:tc>
        <w:tc>
          <w:tcPr>
            <w:tcW w:w="4678" w:type="dxa"/>
          </w:tcPr>
          <w:p w14:paraId="65E2D7EE" w14:textId="77777777" w:rsidR="00B263BF" w:rsidRPr="004226C0" w:rsidRDefault="00B263BF" w:rsidP="00B263BF"/>
          <w:p w14:paraId="4A82C24B" w14:textId="77777777" w:rsidR="00B263BF" w:rsidRPr="004226C0" w:rsidRDefault="00B263BF" w:rsidP="00B263BF"/>
        </w:tc>
        <w:tc>
          <w:tcPr>
            <w:tcW w:w="1984" w:type="dxa"/>
          </w:tcPr>
          <w:p w14:paraId="15648241" w14:textId="77777777" w:rsidR="00B263BF" w:rsidRPr="004226C0" w:rsidRDefault="00B263BF" w:rsidP="00B263BF"/>
        </w:tc>
      </w:tr>
      <w:tr w:rsidR="00B263BF" w:rsidRPr="004226C0" w14:paraId="26D61F70" w14:textId="77777777" w:rsidTr="00B263BF">
        <w:tc>
          <w:tcPr>
            <w:tcW w:w="1101" w:type="dxa"/>
          </w:tcPr>
          <w:p w14:paraId="43DBCECC" w14:textId="77777777" w:rsidR="00B263BF" w:rsidRPr="004226C0" w:rsidRDefault="00B263BF" w:rsidP="00B263BF"/>
        </w:tc>
        <w:tc>
          <w:tcPr>
            <w:tcW w:w="1417" w:type="dxa"/>
          </w:tcPr>
          <w:p w14:paraId="629938E1" w14:textId="77777777" w:rsidR="00B263BF" w:rsidRPr="004226C0" w:rsidRDefault="00B263BF" w:rsidP="00B263BF"/>
        </w:tc>
        <w:tc>
          <w:tcPr>
            <w:tcW w:w="4678" w:type="dxa"/>
          </w:tcPr>
          <w:p w14:paraId="2B280899" w14:textId="77777777" w:rsidR="00B263BF" w:rsidRPr="004226C0" w:rsidRDefault="00B263BF" w:rsidP="00B263BF"/>
          <w:p w14:paraId="39DEAEE6" w14:textId="77777777" w:rsidR="00B263BF" w:rsidRPr="004226C0" w:rsidRDefault="00B263BF" w:rsidP="00B263BF"/>
        </w:tc>
        <w:tc>
          <w:tcPr>
            <w:tcW w:w="1984" w:type="dxa"/>
          </w:tcPr>
          <w:p w14:paraId="2EE874D0" w14:textId="77777777" w:rsidR="00B263BF" w:rsidRPr="004226C0" w:rsidRDefault="00B263BF" w:rsidP="00B263BF"/>
        </w:tc>
      </w:tr>
      <w:tr w:rsidR="00B263BF" w:rsidRPr="004226C0" w14:paraId="1D1BEEC4" w14:textId="77777777" w:rsidTr="00B263BF">
        <w:tc>
          <w:tcPr>
            <w:tcW w:w="1101" w:type="dxa"/>
          </w:tcPr>
          <w:p w14:paraId="7F80D749" w14:textId="77777777" w:rsidR="00B263BF" w:rsidRPr="004226C0" w:rsidRDefault="00B263BF" w:rsidP="00B263BF"/>
        </w:tc>
        <w:tc>
          <w:tcPr>
            <w:tcW w:w="1417" w:type="dxa"/>
          </w:tcPr>
          <w:p w14:paraId="0CD0164A" w14:textId="77777777" w:rsidR="00B263BF" w:rsidRPr="004226C0" w:rsidRDefault="00B263BF" w:rsidP="00B263BF"/>
        </w:tc>
        <w:tc>
          <w:tcPr>
            <w:tcW w:w="4678" w:type="dxa"/>
          </w:tcPr>
          <w:p w14:paraId="25F3D7A5" w14:textId="77777777" w:rsidR="00B263BF" w:rsidRPr="004226C0" w:rsidRDefault="00B263BF" w:rsidP="00B263BF"/>
          <w:p w14:paraId="16A4A8B7" w14:textId="77777777" w:rsidR="00B263BF" w:rsidRPr="004226C0" w:rsidRDefault="00B263BF" w:rsidP="00B263BF"/>
        </w:tc>
        <w:tc>
          <w:tcPr>
            <w:tcW w:w="1984" w:type="dxa"/>
          </w:tcPr>
          <w:p w14:paraId="45E92ACE" w14:textId="77777777" w:rsidR="00B263BF" w:rsidRPr="004226C0" w:rsidRDefault="00B263BF" w:rsidP="00B263BF"/>
        </w:tc>
      </w:tr>
      <w:tr w:rsidR="00B263BF" w:rsidRPr="004226C0" w14:paraId="6538BAA8" w14:textId="77777777" w:rsidTr="00B263BF">
        <w:tc>
          <w:tcPr>
            <w:tcW w:w="1101" w:type="dxa"/>
          </w:tcPr>
          <w:p w14:paraId="53A38515" w14:textId="77777777" w:rsidR="00B263BF" w:rsidRPr="004226C0" w:rsidRDefault="00B263BF" w:rsidP="00B263BF"/>
        </w:tc>
        <w:tc>
          <w:tcPr>
            <w:tcW w:w="1417" w:type="dxa"/>
          </w:tcPr>
          <w:p w14:paraId="43355317" w14:textId="77777777" w:rsidR="00B263BF" w:rsidRPr="004226C0" w:rsidRDefault="00B263BF" w:rsidP="00B263BF"/>
        </w:tc>
        <w:tc>
          <w:tcPr>
            <w:tcW w:w="4678" w:type="dxa"/>
          </w:tcPr>
          <w:p w14:paraId="6FC178BD" w14:textId="77777777" w:rsidR="00B263BF" w:rsidRPr="004226C0" w:rsidRDefault="00B263BF" w:rsidP="00B263BF"/>
          <w:p w14:paraId="6C41CD43" w14:textId="77777777" w:rsidR="00B263BF" w:rsidRPr="004226C0" w:rsidRDefault="00B263BF" w:rsidP="00B263BF"/>
        </w:tc>
        <w:tc>
          <w:tcPr>
            <w:tcW w:w="1984" w:type="dxa"/>
          </w:tcPr>
          <w:p w14:paraId="336C850B" w14:textId="77777777" w:rsidR="00B263BF" w:rsidRPr="004226C0" w:rsidRDefault="00B263BF" w:rsidP="00B263BF"/>
        </w:tc>
      </w:tr>
      <w:tr w:rsidR="00B263BF" w:rsidRPr="004226C0" w14:paraId="6F3D1F6C" w14:textId="77777777" w:rsidTr="00B263BF">
        <w:tc>
          <w:tcPr>
            <w:tcW w:w="1101" w:type="dxa"/>
          </w:tcPr>
          <w:p w14:paraId="4C5D99B2" w14:textId="77777777" w:rsidR="00B263BF" w:rsidRPr="004226C0" w:rsidRDefault="00B263BF" w:rsidP="00B263BF"/>
        </w:tc>
        <w:tc>
          <w:tcPr>
            <w:tcW w:w="1417" w:type="dxa"/>
          </w:tcPr>
          <w:p w14:paraId="3DDE1343" w14:textId="77777777" w:rsidR="00B263BF" w:rsidRPr="004226C0" w:rsidRDefault="00B263BF" w:rsidP="00B263BF"/>
        </w:tc>
        <w:tc>
          <w:tcPr>
            <w:tcW w:w="4678" w:type="dxa"/>
          </w:tcPr>
          <w:p w14:paraId="0B95C3C4" w14:textId="77777777" w:rsidR="00B263BF" w:rsidRPr="004226C0" w:rsidRDefault="00B263BF" w:rsidP="00B263BF"/>
          <w:p w14:paraId="0B83E231" w14:textId="77777777" w:rsidR="00B263BF" w:rsidRPr="004226C0" w:rsidRDefault="00B263BF" w:rsidP="00B263BF"/>
        </w:tc>
        <w:tc>
          <w:tcPr>
            <w:tcW w:w="1984" w:type="dxa"/>
          </w:tcPr>
          <w:p w14:paraId="5D8916D0" w14:textId="77777777" w:rsidR="00B263BF" w:rsidRPr="004226C0" w:rsidRDefault="00B263BF" w:rsidP="00B263BF"/>
        </w:tc>
      </w:tr>
      <w:tr w:rsidR="00B263BF" w:rsidRPr="004226C0" w14:paraId="445FC712" w14:textId="77777777" w:rsidTr="00B263BF">
        <w:tc>
          <w:tcPr>
            <w:tcW w:w="1101" w:type="dxa"/>
          </w:tcPr>
          <w:p w14:paraId="16EB67BA" w14:textId="77777777" w:rsidR="00B263BF" w:rsidRPr="004226C0" w:rsidRDefault="00B263BF" w:rsidP="00B263BF"/>
        </w:tc>
        <w:tc>
          <w:tcPr>
            <w:tcW w:w="1417" w:type="dxa"/>
          </w:tcPr>
          <w:p w14:paraId="5FF6F6DA" w14:textId="77777777" w:rsidR="00B263BF" w:rsidRPr="004226C0" w:rsidRDefault="00B263BF" w:rsidP="00B263BF"/>
        </w:tc>
        <w:tc>
          <w:tcPr>
            <w:tcW w:w="4678" w:type="dxa"/>
          </w:tcPr>
          <w:p w14:paraId="2068F073" w14:textId="77777777" w:rsidR="00B263BF" w:rsidRPr="004226C0" w:rsidRDefault="00B263BF" w:rsidP="00B263BF"/>
          <w:p w14:paraId="74DD2ACA" w14:textId="77777777" w:rsidR="00B263BF" w:rsidRPr="004226C0" w:rsidRDefault="00B263BF" w:rsidP="00B263BF"/>
        </w:tc>
        <w:tc>
          <w:tcPr>
            <w:tcW w:w="1984" w:type="dxa"/>
          </w:tcPr>
          <w:p w14:paraId="63BF7E5E" w14:textId="77777777" w:rsidR="00B263BF" w:rsidRPr="004226C0" w:rsidRDefault="00B263BF" w:rsidP="00B263BF"/>
        </w:tc>
      </w:tr>
      <w:tr w:rsidR="00B263BF" w:rsidRPr="004226C0" w14:paraId="63F5812B" w14:textId="77777777" w:rsidTr="00B263BF">
        <w:tc>
          <w:tcPr>
            <w:tcW w:w="1101" w:type="dxa"/>
          </w:tcPr>
          <w:p w14:paraId="2964DF19" w14:textId="77777777" w:rsidR="00B263BF" w:rsidRPr="004226C0" w:rsidRDefault="00B263BF" w:rsidP="00B263BF"/>
        </w:tc>
        <w:tc>
          <w:tcPr>
            <w:tcW w:w="1417" w:type="dxa"/>
          </w:tcPr>
          <w:p w14:paraId="1DCF8898" w14:textId="77777777" w:rsidR="00B263BF" w:rsidRPr="004226C0" w:rsidRDefault="00B263BF" w:rsidP="00B263BF"/>
        </w:tc>
        <w:tc>
          <w:tcPr>
            <w:tcW w:w="4678" w:type="dxa"/>
          </w:tcPr>
          <w:p w14:paraId="3DB7DFC6" w14:textId="77777777" w:rsidR="00B263BF" w:rsidRPr="004226C0" w:rsidRDefault="00B263BF" w:rsidP="00B263BF"/>
          <w:p w14:paraId="52107D61" w14:textId="77777777" w:rsidR="00B263BF" w:rsidRPr="004226C0" w:rsidRDefault="00B263BF" w:rsidP="00B263BF"/>
        </w:tc>
        <w:tc>
          <w:tcPr>
            <w:tcW w:w="1984" w:type="dxa"/>
          </w:tcPr>
          <w:p w14:paraId="5DA6D2E5" w14:textId="77777777" w:rsidR="00B263BF" w:rsidRPr="004226C0" w:rsidRDefault="00B263BF" w:rsidP="00B263BF"/>
        </w:tc>
      </w:tr>
      <w:tr w:rsidR="00B263BF" w:rsidRPr="004226C0" w14:paraId="6E2E6EEB" w14:textId="77777777" w:rsidTr="00B263BF">
        <w:tc>
          <w:tcPr>
            <w:tcW w:w="1101" w:type="dxa"/>
          </w:tcPr>
          <w:p w14:paraId="5C6930A0" w14:textId="77777777" w:rsidR="00B263BF" w:rsidRPr="004226C0" w:rsidRDefault="00B263BF" w:rsidP="00B263BF"/>
        </w:tc>
        <w:tc>
          <w:tcPr>
            <w:tcW w:w="1417" w:type="dxa"/>
          </w:tcPr>
          <w:p w14:paraId="4A7B5A71" w14:textId="77777777" w:rsidR="00B263BF" w:rsidRPr="004226C0" w:rsidRDefault="00B263BF" w:rsidP="00B263BF"/>
        </w:tc>
        <w:tc>
          <w:tcPr>
            <w:tcW w:w="4678" w:type="dxa"/>
          </w:tcPr>
          <w:p w14:paraId="7949859A" w14:textId="77777777" w:rsidR="00B263BF" w:rsidRPr="004226C0" w:rsidRDefault="00B263BF" w:rsidP="00B263BF"/>
          <w:p w14:paraId="14975C02" w14:textId="77777777" w:rsidR="00B263BF" w:rsidRPr="004226C0" w:rsidRDefault="00B263BF" w:rsidP="00B263BF"/>
        </w:tc>
        <w:tc>
          <w:tcPr>
            <w:tcW w:w="1984" w:type="dxa"/>
          </w:tcPr>
          <w:p w14:paraId="0DB18455" w14:textId="77777777" w:rsidR="00B263BF" w:rsidRPr="004226C0" w:rsidRDefault="00B263BF" w:rsidP="00B263BF"/>
        </w:tc>
      </w:tr>
    </w:tbl>
    <w:p w14:paraId="06621680" w14:textId="77777777" w:rsidR="00B263BF" w:rsidRPr="004226C0" w:rsidRDefault="00B263BF">
      <w:pPr>
        <w:widowControl w:val="0"/>
        <w:suppressAutoHyphens/>
        <w:jc w:val="both"/>
        <w:rPr>
          <w:i/>
        </w:rPr>
      </w:pPr>
    </w:p>
    <w:p w14:paraId="7C05D9FA" w14:textId="77777777" w:rsidR="00B263BF" w:rsidRPr="004226C0" w:rsidRDefault="00B263BF">
      <w:pPr>
        <w:widowControl w:val="0"/>
        <w:suppressAutoHyphens/>
        <w:jc w:val="both"/>
        <w:rPr>
          <w:i/>
        </w:rPr>
      </w:pPr>
    </w:p>
    <w:p w14:paraId="078855D8" w14:textId="77777777" w:rsidR="00B263BF" w:rsidRPr="004226C0" w:rsidRDefault="00B263BF">
      <w:pPr>
        <w:widowControl w:val="0"/>
        <w:suppressAutoHyphens/>
        <w:jc w:val="both"/>
        <w:rPr>
          <w:i/>
        </w:rPr>
      </w:pPr>
    </w:p>
    <w:p w14:paraId="1451E310" w14:textId="77777777" w:rsidR="00B263BF" w:rsidRPr="004226C0" w:rsidRDefault="00B263BF">
      <w:pPr>
        <w:widowControl w:val="0"/>
        <w:suppressAutoHyphens/>
        <w:jc w:val="both"/>
        <w:rPr>
          <w:i/>
        </w:rPr>
      </w:pPr>
    </w:p>
    <w:p w14:paraId="24809B01" w14:textId="77777777" w:rsidR="006E6164" w:rsidRPr="004226C0" w:rsidRDefault="006E6164">
      <w:pPr>
        <w:widowControl w:val="0"/>
        <w:suppressAutoHyphens/>
        <w:jc w:val="both"/>
        <w:rPr>
          <w:i/>
        </w:rPr>
      </w:pPr>
    </w:p>
    <w:p w14:paraId="74C7460F" w14:textId="77777777" w:rsidR="006E6164" w:rsidRPr="004226C0" w:rsidRDefault="006E6164">
      <w:pPr>
        <w:widowControl w:val="0"/>
        <w:suppressAutoHyphens/>
        <w:jc w:val="both"/>
        <w:rPr>
          <w:i/>
        </w:rPr>
      </w:pPr>
    </w:p>
    <w:p w14:paraId="1BD79F58" w14:textId="77777777" w:rsidR="00111C2B" w:rsidRPr="004226C0" w:rsidRDefault="00111C2B">
      <w:pPr>
        <w:widowControl w:val="0"/>
        <w:suppressAutoHyphens/>
        <w:jc w:val="both"/>
        <w:rPr>
          <w:i/>
        </w:rPr>
      </w:pPr>
    </w:p>
    <w:p w14:paraId="3A08AA0B" w14:textId="12609B7F" w:rsidR="00B263BF" w:rsidRDefault="00B263BF">
      <w:pPr>
        <w:widowControl w:val="0"/>
        <w:suppressAutoHyphens/>
        <w:jc w:val="both"/>
        <w:rPr>
          <w:i/>
        </w:rPr>
      </w:pPr>
    </w:p>
    <w:p w14:paraId="1F3A0EBC" w14:textId="11541399" w:rsidR="004226C0" w:rsidRDefault="004226C0">
      <w:pPr>
        <w:widowControl w:val="0"/>
        <w:suppressAutoHyphens/>
        <w:jc w:val="both"/>
        <w:rPr>
          <w:i/>
        </w:rPr>
      </w:pPr>
    </w:p>
    <w:p w14:paraId="61808B21" w14:textId="6B7A6C59" w:rsidR="004226C0" w:rsidRDefault="004226C0">
      <w:pPr>
        <w:widowControl w:val="0"/>
        <w:suppressAutoHyphens/>
        <w:jc w:val="both"/>
        <w:rPr>
          <w:i/>
        </w:rPr>
      </w:pPr>
    </w:p>
    <w:p w14:paraId="529B90E3" w14:textId="3512265D" w:rsidR="00E55C7F" w:rsidRDefault="00E55C7F">
      <w:pPr>
        <w:widowControl w:val="0"/>
        <w:suppressAutoHyphens/>
        <w:jc w:val="both"/>
        <w:rPr>
          <w:i/>
        </w:rPr>
      </w:pPr>
    </w:p>
    <w:p w14:paraId="2D2A9CE2" w14:textId="77777777" w:rsidR="00B45157" w:rsidRDefault="00B45157">
      <w:pPr>
        <w:widowControl w:val="0"/>
        <w:suppressAutoHyphens/>
        <w:jc w:val="both"/>
        <w:rPr>
          <w:i/>
        </w:rPr>
      </w:pPr>
    </w:p>
    <w:p w14:paraId="56D143DF" w14:textId="77777777" w:rsidR="00B45157" w:rsidRDefault="00B45157">
      <w:pPr>
        <w:widowControl w:val="0"/>
        <w:suppressAutoHyphens/>
        <w:jc w:val="both"/>
        <w:rPr>
          <w:i/>
        </w:rPr>
      </w:pPr>
    </w:p>
    <w:p w14:paraId="35259D93" w14:textId="77777777" w:rsidR="00B45157" w:rsidRDefault="00B45157">
      <w:pPr>
        <w:widowControl w:val="0"/>
        <w:suppressAutoHyphens/>
        <w:jc w:val="both"/>
        <w:rPr>
          <w:i/>
        </w:rPr>
      </w:pPr>
    </w:p>
    <w:p w14:paraId="145685B8" w14:textId="77777777" w:rsidR="00E55C7F" w:rsidRPr="004226C0" w:rsidRDefault="00E55C7F">
      <w:pPr>
        <w:widowControl w:val="0"/>
        <w:suppressAutoHyphens/>
        <w:jc w:val="both"/>
        <w:rPr>
          <w:i/>
        </w:rPr>
      </w:pPr>
    </w:p>
    <w:p w14:paraId="79702EE0" w14:textId="77777777" w:rsidR="00B263BF" w:rsidRPr="004226C0" w:rsidRDefault="00B263BF">
      <w:pPr>
        <w:widowControl w:val="0"/>
        <w:suppressAutoHyphens/>
        <w:jc w:val="both"/>
        <w:rPr>
          <w:i/>
        </w:rPr>
      </w:pPr>
    </w:p>
    <w:p w14:paraId="5FC34122" w14:textId="77777777" w:rsidR="00B263BF" w:rsidRPr="004226C0" w:rsidRDefault="00B263BF" w:rsidP="00B263BF">
      <w:pPr>
        <w:jc w:val="center"/>
        <w:rPr>
          <w:bCs/>
        </w:rPr>
      </w:pPr>
      <w:r w:rsidRPr="004226C0">
        <w:rPr>
          <w:bCs/>
        </w:rPr>
        <w:t xml:space="preserve">МИНОБРНАУКИ РОССИИ </w:t>
      </w:r>
    </w:p>
    <w:p w14:paraId="60A695A2" w14:textId="77777777" w:rsidR="00B263BF" w:rsidRPr="004226C0" w:rsidRDefault="00B263BF" w:rsidP="00B263BF">
      <w:pPr>
        <w:jc w:val="center"/>
        <w:rPr>
          <w:bCs/>
        </w:rPr>
      </w:pPr>
      <w:r w:rsidRPr="004226C0">
        <w:rPr>
          <w:bCs/>
        </w:rPr>
        <w:t>Федеральное государственное бюджетное образовательное учреждение</w:t>
      </w:r>
    </w:p>
    <w:p w14:paraId="71C75159" w14:textId="77777777" w:rsidR="00B263BF" w:rsidRPr="004226C0" w:rsidRDefault="00B263BF" w:rsidP="00B263BF">
      <w:pPr>
        <w:jc w:val="center"/>
        <w:rPr>
          <w:bCs/>
        </w:rPr>
      </w:pPr>
      <w:r w:rsidRPr="004226C0">
        <w:rPr>
          <w:bCs/>
        </w:rPr>
        <w:t xml:space="preserve">высшего  образования </w:t>
      </w:r>
    </w:p>
    <w:p w14:paraId="0688B9F3" w14:textId="77777777" w:rsidR="00B263BF" w:rsidRPr="004226C0" w:rsidRDefault="00B263BF" w:rsidP="00B263BF">
      <w:pPr>
        <w:jc w:val="center"/>
        <w:rPr>
          <w:b/>
          <w:bCs/>
        </w:rPr>
      </w:pPr>
      <w:r w:rsidRPr="004226C0">
        <w:rPr>
          <w:b/>
          <w:bCs/>
        </w:rPr>
        <w:t xml:space="preserve">«Гжельский государственный университет» </w:t>
      </w:r>
      <w:r w:rsidRPr="004226C0">
        <w:rPr>
          <w:bCs/>
        </w:rPr>
        <w:t>(ГГУ)</w:t>
      </w:r>
    </w:p>
    <w:p w14:paraId="46524112" w14:textId="77777777" w:rsidR="00B263BF" w:rsidRPr="004226C0" w:rsidRDefault="00B263BF" w:rsidP="00B263BF">
      <w:pPr>
        <w:jc w:val="center"/>
      </w:pPr>
      <w:r w:rsidRPr="004226C0">
        <w:rPr>
          <w:bCs/>
        </w:rPr>
        <w:t>Колледж ГГУ</w:t>
      </w:r>
    </w:p>
    <w:p w14:paraId="5C97264E" w14:textId="77777777" w:rsidR="00B263BF" w:rsidRPr="004226C0" w:rsidRDefault="00B263BF" w:rsidP="00B263BF">
      <w:pPr>
        <w:jc w:val="center"/>
      </w:pPr>
    </w:p>
    <w:p w14:paraId="2DA56537" w14:textId="77777777" w:rsidR="00B263BF" w:rsidRPr="004226C0" w:rsidRDefault="00B263BF" w:rsidP="00B263BF">
      <w:pPr>
        <w:shd w:val="clear" w:color="auto" w:fill="FFFFFF"/>
        <w:jc w:val="center"/>
      </w:pPr>
      <w:r w:rsidRPr="004226C0">
        <w:t>Специальность 54.02.07Скульптура</w:t>
      </w:r>
    </w:p>
    <w:p w14:paraId="3D28B184" w14:textId="77777777" w:rsidR="00B263BF" w:rsidRPr="004226C0" w:rsidRDefault="00B263BF" w:rsidP="00B263BF"/>
    <w:p w14:paraId="5D2EFA2E" w14:textId="77777777" w:rsidR="00B263BF" w:rsidRPr="004226C0" w:rsidRDefault="00B263BF" w:rsidP="00B263BF">
      <w:pPr>
        <w:jc w:val="center"/>
        <w:rPr>
          <w:b/>
          <w:bCs/>
          <w:color w:val="000000"/>
        </w:rPr>
      </w:pPr>
      <w:r w:rsidRPr="004226C0">
        <w:rPr>
          <w:b/>
          <w:bCs/>
          <w:color w:val="000000"/>
        </w:rPr>
        <w:t>О Т Ч Е Т</w:t>
      </w:r>
    </w:p>
    <w:p w14:paraId="6E409FC2" w14:textId="77777777" w:rsidR="00B263BF" w:rsidRPr="004226C0" w:rsidRDefault="00B263BF" w:rsidP="00B263BF">
      <w:pPr>
        <w:jc w:val="center"/>
        <w:rPr>
          <w:b/>
        </w:rPr>
      </w:pPr>
      <w:r w:rsidRPr="004226C0">
        <w:rPr>
          <w:b/>
        </w:rPr>
        <w:t xml:space="preserve">о прохождении производственной практики </w:t>
      </w:r>
    </w:p>
    <w:p w14:paraId="403DC8A4" w14:textId="77777777" w:rsidR="00B263BF" w:rsidRPr="004226C0" w:rsidRDefault="00B263BF" w:rsidP="00B263BF">
      <w:pPr>
        <w:jc w:val="center"/>
        <w:rPr>
          <w:b/>
        </w:rPr>
      </w:pPr>
      <w:r w:rsidRPr="004226C0">
        <w:rPr>
          <w:b/>
        </w:rPr>
        <w:t>(по профилю специальности)</w:t>
      </w:r>
    </w:p>
    <w:p w14:paraId="1D471C76" w14:textId="77777777" w:rsidR="00B263BF" w:rsidRPr="004226C0" w:rsidRDefault="00B263BF" w:rsidP="00B263BF">
      <w:pPr>
        <w:jc w:val="center"/>
        <w:rPr>
          <w:b/>
        </w:rPr>
      </w:pPr>
      <w:r w:rsidRPr="004226C0">
        <w:rPr>
          <w:b/>
        </w:rPr>
        <w:t xml:space="preserve">по ПМ. 01 Творческая и исполнительская деятельность </w:t>
      </w:r>
    </w:p>
    <w:p w14:paraId="4C1BAF63" w14:textId="77777777" w:rsidR="00B263BF" w:rsidRPr="004226C0" w:rsidRDefault="00B263BF" w:rsidP="00B263BF"/>
    <w:p w14:paraId="5D243E9B" w14:textId="77777777" w:rsidR="00B263BF" w:rsidRPr="004226C0" w:rsidRDefault="00B263BF" w:rsidP="00B263BF"/>
    <w:p w14:paraId="5282B1C0" w14:textId="77777777" w:rsidR="00B263BF" w:rsidRPr="004226C0" w:rsidRDefault="00B263BF" w:rsidP="00B263BF">
      <w:pPr>
        <w:ind w:firstLine="567"/>
        <w:jc w:val="center"/>
        <w:rPr>
          <w:bCs/>
          <w:color w:val="000000"/>
        </w:rPr>
      </w:pPr>
      <w:r w:rsidRPr="004226C0">
        <w:rPr>
          <w:bCs/>
          <w:color w:val="000000"/>
        </w:rPr>
        <w:t>Место прохождения практики</w:t>
      </w:r>
    </w:p>
    <w:p w14:paraId="7AE9ECBC" w14:textId="77777777" w:rsidR="00B263BF" w:rsidRPr="004226C0" w:rsidRDefault="00B263BF" w:rsidP="00B263BF">
      <w:pPr>
        <w:ind w:firstLine="567"/>
        <w:jc w:val="center"/>
        <w:rPr>
          <w:bCs/>
          <w:color w:val="000000"/>
        </w:rPr>
      </w:pPr>
    </w:p>
    <w:p w14:paraId="7B2BEE44" w14:textId="77777777" w:rsidR="00B263BF" w:rsidRPr="004226C0" w:rsidRDefault="00B263BF" w:rsidP="00B263BF">
      <w:pPr>
        <w:ind w:firstLine="567"/>
        <w:jc w:val="center"/>
        <w:rPr>
          <w:iCs/>
          <w:color w:val="000000"/>
          <w:u w:val="single"/>
        </w:rPr>
      </w:pPr>
      <w:r w:rsidRPr="004226C0">
        <w:rPr>
          <w:iCs/>
          <w:color w:val="000000"/>
          <w:u w:val="single"/>
        </w:rPr>
        <w:t>мастерские ГГУ</w:t>
      </w:r>
    </w:p>
    <w:p w14:paraId="5F609E36" w14:textId="77777777" w:rsidR="00B263BF" w:rsidRPr="004226C0" w:rsidRDefault="00B263BF" w:rsidP="00B263BF">
      <w:pPr>
        <w:ind w:firstLine="567"/>
        <w:jc w:val="center"/>
        <w:rPr>
          <w:iCs/>
          <w:color w:val="000000"/>
        </w:rPr>
      </w:pPr>
      <w:r w:rsidRPr="004226C0">
        <w:rPr>
          <w:iCs/>
          <w:color w:val="000000"/>
        </w:rPr>
        <w:t>(название организации, адрес)</w:t>
      </w:r>
    </w:p>
    <w:p w14:paraId="18A27308" w14:textId="77777777" w:rsidR="00B263BF" w:rsidRPr="004226C0" w:rsidRDefault="00B263BF" w:rsidP="00B263BF">
      <w:pPr>
        <w:rPr>
          <w:bCs/>
          <w:color w:val="000000"/>
        </w:rPr>
      </w:pPr>
    </w:p>
    <w:p w14:paraId="2B23C596" w14:textId="77777777" w:rsidR="00B263BF" w:rsidRPr="004226C0" w:rsidRDefault="00B263BF" w:rsidP="00B263BF">
      <w:pPr>
        <w:rPr>
          <w:color w:val="000000"/>
        </w:rPr>
      </w:pPr>
      <w:r w:rsidRPr="004226C0">
        <w:rPr>
          <w:bCs/>
          <w:color w:val="000000"/>
        </w:rPr>
        <w:t xml:space="preserve">Студент        </w:t>
      </w:r>
      <w:r w:rsidR="00111C2B" w:rsidRPr="004226C0">
        <w:rPr>
          <w:bCs/>
          <w:color w:val="000000"/>
        </w:rPr>
        <w:t xml:space="preserve">группы      </w:t>
      </w:r>
      <w:r w:rsidR="00111C2B" w:rsidRPr="004226C0">
        <w:rPr>
          <w:bCs/>
          <w:color w:val="000000"/>
        </w:rPr>
        <w:tab/>
      </w:r>
      <w:r w:rsidRPr="004226C0">
        <w:rPr>
          <w:bCs/>
          <w:color w:val="000000"/>
        </w:rPr>
        <w:t>______________               _________________</w:t>
      </w:r>
      <w:r w:rsidRPr="004226C0">
        <w:rPr>
          <w:bCs/>
          <w:color w:val="000000"/>
        </w:rPr>
        <w:tab/>
      </w:r>
      <w:r w:rsidRPr="004226C0">
        <w:rPr>
          <w:bCs/>
          <w:color w:val="000000"/>
        </w:rPr>
        <w:tab/>
      </w:r>
      <w:r w:rsidRPr="004226C0">
        <w:rPr>
          <w:color w:val="000000"/>
        </w:rPr>
        <w:t xml:space="preserve">                                                         подпись                                             ФИО</w:t>
      </w:r>
    </w:p>
    <w:p w14:paraId="165FD081" w14:textId="77777777" w:rsidR="00B263BF" w:rsidRPr="004226C0" w:rsidRDefault="00B263BF" w:rsidP="00B263BF"/>
    <w:p w14:paraId="74CEA380" w14:textId="77777777" w:rsidR="00B263BF" w:rsidRPr="004226C0" w:rsidRDefault="00B263BF" w:rsidP="00B263BF"/>
    <w:p w14:paraId="36636002" w14:textId="77777777" w:rsidR="00B263BF" w:rsidRPr="004226C0" w:rsidRDefault="00B263BF" w:rsidP="00B263BF">
      <w:pPr>
        <w:rPr>
          <w:iCs/>
          <w:color w:val="000000"/>
        </w:rPr>
      </w:pPr>
      <w:r w:rsidRPr="004226C0">
        <w:rPr>
          <w:bCs/>
          <w:color w:val="000000"/>
        </w:rPr>
        <w:t>Руководитель от колледжа</w:t>
      </w:r>
      <w:r w:rsidRPr="004226C0">
        <w:rPr>
          <w:bCs/>
          <w:color w:val="000000"/>
        </w:rPr>
        <w:tab/>
      </w:r>
      <w:r w:rsidRPr="004226C0">
        <w:rPr>
          <w:bCs/>
          <w:color w:val="000000"/>
        </w:rPr>
        <w:tab/>
        <w:t>_____________     _________________</w:t>
      </w:r>
      <w:r w:rsidRPr="004226C0">
        <w:rPr>
          <w:bCs/>
          <w:color w:val="000000"/>
        </w:rPr>
        <w:tab/>
      </w:r>
      <w:r w:rsidRPr="004226C0">
        <w:rPr>
          <w:bCs/>
          <w:color w:val="000000"/>
        </w:rPr>
        <w:tab/>
      </w:r>
      <w:r w:rsidRPr="004226C0">
        <w:rPr>
          <w:color w:val="000000"/>
        </w:rPr>
        <w:t>п</w:t>
      </w:r>
      <w:r w:rsidRPr="004226C0">
        <w:rPr>
          <w:iCs/>
          <w:color w:val="000000"/>
        </w:rPr>
        <w:t>одпись                                ФИО</w:t>
      </w:r>
    </w:p>
    <w:p w14:paraId="1D6705F8" w14:textId="77777777" w:rsidR="00B263BF" w:rsidRPr="004226C0" w:rsidRDefault="00B263BF" w:rsidP="00B263BF">
      <w:pPr>
        <w:rPr>
          <w:bCs/>
          <w:color w:val="000000"/>
        </w:rPr>
      </w:pPr>
    </w:p>
    <w:p w14:paraId="145CBB63" w14:textId="77777777" w:rsidR="00B263BF" w:rsidRPr="004226C0" w:rsidRDefault="00B263BF" w:rsidP="00B263BF">
      <w:pPr>
        <w:rPr>
          <w:bCs/>
          <w:color w:val="000000"/>
        </w:rPr>
      </w:pPr>
      <w:r w:rsidRPr="004226C0">
        <w:rPr>
          <w:bCs/>
          <w:color w:val="000000"/>
        </w:rPr>
        <w:t>Руководитель от предприятия</w:t>
      </w:r>
      <w:r w:rsidRPr="004226C0">
        <w:rPr>
          <w:bCs/>
          <w:color w:val="000000"/>
        </w:rPr>
        <w:tab/>
        <w:t xml:space="preserve">_____________  </w:t>
      </w:r>
      <w:r w:rsidRPr="004226C0">
        <w:rPr>
          <w:bCs/>
          <w:color w:val="000000"/>
        </w:rPr>
        <w:tab/>
      </w:r>
      <w:r w:rsidRPr="004226C0">
        <w:rPr>
          <w:bCs/>
          <w:color w:val="000000"/>
        </w:rPr>
        <w:tab/>
        <w:t>ФИО, должность</w:t>
      </w:r>
    </w:p>
    <w:p w14:paraId="448D7299" w14:textId="77777777" w:rsidR="00B263BF" w:rsidRPr="004226C0" w:rsidRDefault="00B263BF" w:rsidP="00B263BF">
      <w:pPr>
        <w:rPr>
          <w:iCs/>
          <w:color w:val="000000"/>
        </w:rPr>
      </w:pPr>
      <w:r w:rsidRPr="004226C0">
        <w:rPr>
          <w:color w:val="000000"/>
        </w:rPr>
        <w:tab/>
      </w:r>
      <w:r w:rsidRPr="004226C0">
        <w:rPr>
          <w:color w:val="000000"/>
        </w:rPr>
        <w:tab/>
        <w:t>п</w:t>
      </w:r>
      <w:r w:rsidRPr="004226C0">
        <w:rPr>
          <w:iCs/>
          <w:color w:val="000000"/>
        </w:rPr>
        <w:t>одпись</w:t>
      </w:r>
    </w:p>
    <w:p w14:paraId="017222D0" w14:textId="77777777" w:rsidR="00B263BF" w:rsidRPr="004226C0" w:rsidRDefault="00B263BF" w:rsidP="00B263BF">
      <w:r w:rsidRPr="004226C0">
        <w:t>МП</w:t>
      </w:r>
    </w:p>
    <w:p w14:paraId="12AE4721" w14:textId="77777777" w:rsidR="00B263BF" w:rsidRPr="004226C0" w:rsidRDefault="00B263BF" w:rsidP="00B263BF"/>
    <w:p w14:paraId="42EB6DFE" w14:textId="77777777" w:rsidR="00111C2B" w:rsidRPr="004226C0" w:rsidRDefault="00111C2B" w:rsidP="00B263BF"/>
    <w:p w14:paraId="5CE786AC" w14:textId="77777777" w:rsidR="00111C2B" w:rsidRPr="004226C0" w:rsidRDefault="00111C2B" w:rsidP="00B263BF"/>
    <w:p w14:paraId="39264B1A" w14:textId="46656086" w:rsidR="00B263BF" w:rsidRPr="004226C0" w:rsidRDefault="00B263BF" w:rsidP="00B263BF">
      <w:r w:rsidRPr="004226C0">
        <w:t>Время прохождения практики: с «</w:t>
      </w:r>
      <w:r w:rsidR="00111C2B" w:rsidRPr="004226C0">
        <w:t xml:space="preserve">  </w:t>
      </w:r>
      <w:r w:rsidRPr="004226C0">
        <w:t xml:space="preserve">» </w:t>
      </w:r>
      <w:r w:rsidR="00111C2B" w:rsidRPr="004226C0">
        <w:t xml:space="preserve">     </w:t>
      </w:r>
      <w:r w:rsidRPr="004226C0">
        <w:t xml:space="preserve"> по «</w:t>
      </w:r>
      <w:r w:rsidR="00111C2B" w:rsidRPr="004226C0">
        <w:t xml:space="preserve">  </w:t>
      </w:r>
      <w:r w:rsidRPr="004226C0">
        <w:t>»</w:t>
      </w:r>
      <w:r w:rsidR="00111C2B" w:rsidRPr="004226C0">
        <w:t xml:space="preserve">    </w:t>
      </w:r>
      <w:r w:rsidRPr="004226C0">
        <w:t xml:space="preserve">  20</w:t>
      </w:r>
      <w:r w:rsidR="00B45157">
        <w:t>22</w:t>
      </w:r>
      <w:r w:rsidRPr="004226C0">
        <w:t xml:space="preserve"> г.</w:t>
      </w:r>
    </w:p>
    <w:p w14:paraId="0D1BFD63" w14:textId="77777777" w:rsidR="00B263BF" w:rsidRPr="004226C0" w:rsidRDefault="00B263BF" w:rsidP="00B263BF"/>
    <w:p w14:paraId="05D489BF" w14:textId="77777777" w:rsidR="00B263BF" w:rsidRPr="004226C0" w:rsidRDefault="00B263BF" w:rsidP="00B263BF">
      <w:r w:rsidRPr="004226C0">
        <w:t xml:space="preserve">Дата защиты: </w:t>
      </w:r>
    </w:p>
    <w:p w14:paraId="45B52281" w14:textId="77777777" w:rsidR="00B263BF" w:rsidRPr="004226C0" w:rsidRDefault="00B263BF" w:rsidP="00B263BF"/>
    <w:p w14:paraId="50F97898" w14:textId="77777777" w:rsidR="00B263BF" w:rsidRPr="004226C0" w:rsidRDefault="00B263BF" w:rsidP="00B263BF">
      <w:r w:rsidRPr="004226C0">
        <w:t>Оценка ___________________</w:t>
      </w:r>
    </w:p>
    <w:p w14:paraId="0D942EDF" w14:textId="77777777" w:rsidR="00B263BF" w:rsidRPr="004226C0" w:rsidRDefault="00B263BF" w:rsidP="00B263BF"/>
    <w:p w14:paraId="08D6D7B7" w14:textId="77777777" w:rsidR="00111C2B" w:rsidRPr="004226C0" w:rsidRDefault="00111C2B" w:rsidP="00B263BF"/>
    <w:p w14:paraId="351E2B86" w14:textId="77777777" w:rsidR="00111C2B" w:rsidRPr="004226C0" w:rsidRDefault="00111C2B" w:rsidP="00B263BF"/>
    <w:p w14:paraId="653982C2" w14:textId="77777777" w:rsidR="00111C2B" w:rsidRPr="004226C0" w:rsidRDefault="00111C2B" w:rsidP="00B263BF"/>
    <w:p w14:paraId="6A5A409D" w14:textId="77777777" w:rsidR="00B263BF" w:rsidRPr="004226C0" w:rsidRDefault="00B263BF" w:rsidP="00B263BF">
      <w:pPr>
        <w:jc w:val="center"/>
        <w:rPr>
          <w:color w:val="000000"/>
        </w:rPr>
      </w:pPr>
      <w:r w:rsidRPr="004226C0">
        <w:rPr>
          <w:color w:val="000000"/>
        </w:rPr>
        <w:t>пос. Электроизолятор</w:t>
      </w:r>
    </w:p>
    <w:p w14:paraId="236DB5B5" w14:textId="78711826" w:rsidR="00B263BF" w:rsidRDefault="00B263BF" w:rsidP="00B263BF">
      <w:pPr>
        <w:jc w:val="center"/>
        <w:rPr>
          <w:color w:val="000000"/>
        </w:rPr>
      </w:pPr>
      <w:r w:rsidRPr="004226C0">
        <w:rPr>
          <w:color w:val="000000"/>
        </w:rPr>
        <w:t>20</w:t>
      </w:r>
      <w:r w:rsidR="003C3863" w:rsidRPr="004226C0">
        <w:rPr>
          <w:color w:val="000000"/>
        </w:rPr>
        <w:t>2</w:t>
      </w:r>
      <w:r w:rsidR="00B45157">
        <w:rPr>
          <w:color w:val="000000"/>
        </w:rPr>
        <w:t>2</w:t>
      </w:r>
    </w:p>
    <w:p w14:paraId="3BCA9247" w14:textId="655A8289" w:rsidR="004226C0" w:rsidRDefault="004226C0" w:rsidP="00B263BF">
      <w:pPr>
        <w:jc w:val="center"/>
        <w:rPr>
          <w:color w:val="000000"/>
        </w:rPr>
      </w:pPr>
    </w:p>
    <w:p w14:paraId="5C4EAC51" w14:textId="51358481" w:rsidR="004226C0" w:rsidRDefault="004226C0" w:rsidP="00B263BF">
      <w:pPr>
        <w:jc w:val="center"/>
        <w:rPr>
          <w:color w:val="000000"/>
        </w:rPr>
      </w:pPr>
    </w:p>
    <w:p w14:paraId="0D2923FB" w14:textId="7E5602DC" w:rsidR="004226C0" w:rsidRDefault="004226C0" w:rsidP="00B263BF">
      <w:pPr>
        <w:jc w:val="center"/>
        <w:rPr>
          <w:color w:val="000000"/>
        </w:rPr>
      </w:pPr>
    </w:p>
    <w:p w14:paraId="2BD6825C" w14:textId="77777777" w:rsidR="00B45157" w:rsidRDefault="00B45157" w:rsidP="00B263BF">
      <w:pPr>
        <w:jc w:val="center"/>
        <w:rPr>
          <w:color w:val="000000"/>
        </w:rPr>
      </w:pPr>
    </w:p>
    <w:p w14:paraId="5F53C2F6" w14:textId="77777777" w:rsidR="00B45157" w:rsidRDefault="00B45157" w:rsidP="00B263BF">
      <w:pPr>
        <w:jc w:val="center"/>
        <w:rPr>
          <w:color w:val="000000"/>
        </w:rPr>
      </w:pPr>
    </w:p>
    <w:p w14:paraId="2B6B3268" w14:textId="77777777" w:rsidR="00B45157" w:rsidRDefault="00B45157" w:rsidP="00B263BF">
      <w:pPr>
        <w:jc w:val="center"/>
        <w:rPr>
          <w:color w:val="000000"/>
        </w:rPr>
      </w:pPr>
    </w:p>
    <w:p w14:paraId="4A798DDB" w14:textId="77777777" w:rsidR="00B45157" w:rsidRDefault="00B45157" w:rsidP="00B263BF">
      <w:pPr>
        <w:jc w:val="center"/>
        <w:rPr>
          <w:color w:val="000000"/>
        </w:rPr>
      </w:pPr>
    </w:p>
    <w:p w14:paraId="3443EEBD" w14:textId="77777777" w:rsidR="00B45157" w:rsidRDefault="00B45157" w:rsidP="00B263BF">
      <w:pPr>
        <w:jc w:val="center"/>
        <w:rPr>
          <w:color w:val="000000"/>
        </w:rPr>
      </w:pPr>
    </w:p>
    <w:p w14:paraId="44B8B858" w14:textId="7D84DCB6" w:rsidR="004226C0" w:rsidRDefault="004226C0" w:rsidP="00B263BF">
      <w:pPr>
        <w:jc w:val="center"/>
        <w:rPr>
          <w:color w:val="000000"/>
        </w:rPr>
      </w:pPr>
    </w:p>
    <w:p w14:paraId="6D141CAA" w14:textId="379C8AFD" w:rsidR="004226C0" w:rsidRDefault="004226C0" w:rsidP="00B263BF">
      <w:pPr>
        <w:jc w:val="center"/>
        <w:rPr>
          <w:color w:val="000000"/>
        </w:rPr>
      </w:pPr>
    </w:p>
    <w:p w14:paraId="0B8CCEAD" w14:textId="33E17041" w:rsidR="004226C0" w:rsidRDefault="004226C0" w:rsidP="00B263BF">
      <w:pPr>
        <w:jc w:val="center"/>
        <w:rPr>
          <w:color w:val="000000"/>
        </w:rPr>
      </w:pPr>
    </w:p>
    <w:p w14:paraId="6A9C4A4C" w14:textId="5654A5B4" w:rsidR="004226C0" w:rsidRDefault="004226C0" w:rsidP="00B263BF">
      <w:pPr>
        <w:jc w:val="center"/>
      </w:pPr>
    </w:p>
    <w:p w14:paraId="0865DDA2" w14:textId="77777777" w:rsidR="00E55C7F" w:rsidRPr="004226C0" w:rsidRDefault="00E55C7F" w:rsidP="00B263BF">
      <w:pPr>
        <w:jc w:val="center"/>
      </w:pPr>
    </w:p>
    <w:p w14:paraId="42E09F18" w14:textId="77777777" w:rsidR="00B263BF" w:rsidRPr="004226C0" w:rsidRDefault="00B263BF" w:rsidP="00B263BF">
      <w:pPr>
        <w:pStyle w:val="a3"/>
        <w:jc w:val="center"/>
        <w:rPr>
          <w:rStyle w:val="a4"/>
          <w:color w:val="333333"/>
        </w:rPr>
      </w:pPr>
      <w:r w:rsidRPr="004226C0">
        <w:rPr>
          <w:rStyle w:val="a4"/>
          <w:color w:val="333333"/>
        </w:rPr>
        <w:t>Характеристика</w:t>
      </w:r>
    </w:p>
    <w:p w14:paraId="3E443A5B" w14:textId="77777777" w:rsidR="00B263BF" w:rsidRPr="004226C0" w:rsidRDefault="00B263BF" w:rsidP="00B263BF">
      <w:pPr>
        <w:jc w:val="center"/>
      </w:pPr>
      <w:r w:rsidRPr="004226C0">
        <w:rPr>
          <w:rStyle w:val="a4"/>
          <w:color w:val="333333"/>
        </w:rPr>
        <w:t xml:space="preserve">по прохождению </w:t>
      </w:r>
      <w:r w:rsidRPr="004226C0">
        <w:rPr>
          <w:bCs/>
        </w:rPr>
        <w:t>производственной практики (по профилю специальности)</w:t>
      </w:r>
    </w:p>
    <w:p w14:paraId="5A7F7858" w14:textId="77777777" w:rsidR="00B263BF" w:rsidRPr="004226C0" w:rsidRDefault="00B263BF" w:rsidP="00B263BF">
      <w:pPr>
        <w:jc w:val="center"/>
        <w:rPr>
          <w:color w:val="333333"/>
        </w:rPr>
      </w:pPr>
      <w:r w:rsidRPr="004226C0">
        <w:t>по ПМ.01Творческая и исполнительская деятельность</w:t>
      </w:r>
    </w:p>
    <w:p w14:paraId="6738A627" w14:textId="77777777" w:rsidR="00B263BF" w:rsidRPr="004226C0" w:rsidRDefault="00B263BF" w:rsidP="00B263BF">
      <w:pPr>
        <w:pStyle w:val="a3"/>
        <w:rPr>
          <w:color w:val="333333"/>
        </w:rPr>
      </w:pPr>
      <w:r w:rsidRPr="004226C0">
        <w:rPr>
          <w:color w:val="333333"/>
        </w:rPr>
        <w:t>студентом</w:t>
      </w:r>
      <w:r w:rsidR="00111C2B" w:rsidRPr="004226C0">
        <w:rPr>
          <w:color w:val="333333"/>
        </w:rPr>
        <w:t xml:space="preserve"> </w:t>
      </w:r>
      <w:r w:rsidRPr="004226C0">
        <w:rPr>
          <w:color w:val="333333"/>
        </w:rPr>
        <w:t>2С группы ______________________________________________</w:t>
      </w:r>
    </w:p>
    <w:p w14:paraId="034B0C60" w14:textId="77777777" w:rsidR="00B263BF" w:rsidRPr="004226C0" w:rsidRDefault="00B263BF" w:rsidP="00B263BF">
      <w:pPr>
        <w:pStyle w:val="a3"/>
        <w:spacing w:line="360" w:lineRule="auto"/>
        <w:jc w:val="center"/>
        <w:rPr>
          <w:color w:val="333333"/>
        </w:rPr>
      </w:pPr>
      <w:r w:rsidRPr="004226C0"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</w:t>
      </w:r>
    </w:p>
    <w:p w14:paraId="7126690F" w14:textId="16709B2A" w:rsidR="00B263BF" w:rsidRPr="004226C0" w:rsidRDefault="00111C2B" w:rsidP="00B263BF">
      <w:pPr>
        <w:pStyle w:val="a3"/>
        <w:spacing w:line="360" w:lineRule="auto"/>
        <w:rPr>
          <w:color w:val="333333"/>
          <w:u w:val="single"/>
        </w:rPr>
      </w:pPr>
      <w:r w:rsidRPr="004226C0">
        <w:rPr>
          <w:color w:val="333333"/>
          <w:u w:val="single"/>
        </w:rPr>
        <w:t>«    _»</w:t>
      </w:r>
      <w:r w:rsidR="003C3863" w:rsidRPr="004226C0">
        <w:rPr>
          <w:color w:val="333333"/>
          <w:u w:val="single"/>
        </w:rPr>
        <w:t xml:space="preserve">                    </w:t>
      </w:r>
      <w:r w:rsidRPr="004226C0">
        <w:rPr>
          <w:color w:val="333333"/>
          <w:u w:val="single"/>
        </w:rPr>
        <w:t>20</w:t>
      </w:r>
      <w:r w:rsidR="003C3863" w:rsidRPr="004226C0">
        <w:rPr>
          <w:color w:val="333333"/>
          <w:u w:val="single"/>
        </w:rPr>
        <w:t>2</w:t>
      </w:r>
      <w:r w:rsidR="00B45157">
        <w:rPr>
          <w:color w:val="333333"/>
          <w:u w:val="single"/>
        </w:rPr>
        <w:t>2</w:t>
      </w:r>
      <w:r w:rsidR="00B263BF" w:rsidRPr="004226C0">
        <w:rPr>
          <w:color w:val="333333"/>
          <w:u w:val="single"/>
        </w:rPr>
        <w:t>г.</w:t>
      </w:r>
    </w:p>
    <w:p w14:paraId="69994867" w14:textId="77777777" w:rsidR="00B263BF" w:rsidRPr="004226C0" w:rsidRDefault="00B263BF" w:rsidP="00B263BF">
      <w:pPr>
        <w:pStyle w:val="a3"/>
        <w:spacing w:line="360" w:lineRule="auto"/>
        <w:rPr>
          <w:color w:val="333333"/>
        </w:rPr>
      </w:pPr>
      <w:r w:rsidRPr="004226C0">
        <w:rPr>
          <w:color w:val="333333"/>
        </w:rPr>
        <w:t> Руководитель практики ________________________________/</w:t>
      </w:r>
      <w:r w:rsidR="00111C2B" w:rsidRPr="004226C0">
        <w:rPr>
          <w:color w:val="333333"/>
        </w:rPr>
        <w:t xml:space="preserve">                </w:t>
      </w:r>
      <w:r w:rsidRPr="004226C0">
        <w:rPr>
          <w:color w:val="333333"/>
        </w:rPr>
        <w:t>/</w:t>
      </w:r>
    </w:p>
    <w:p w14:paraId="387B942D" w14:textId="77777777" w:rsidR="00B263BF" w:rsidRPr="004226C0" w:rsidRDefault="00B263BF" w:rsidP="00B263BF">
      <w:pPr>
        <w:pStyle w:val="a3"/>
        <w:spacing w:line="360" w:lineRule="auto"/>
        <w:jc w:val="center"/>
      </w:pPr>
      <w:r w:rsidRPr="004226C0">
        <w:rPr>
          <w:color w:val="333333"/>
        </w:rPr>
        <w:t>(ФИО, должность руководителя практики)</w:t>
      </w:r>
      <w:r w:rsidRPr="004226C0">
        <w:rPr>
          <w:color w:val="333333"/>
        </w:rPr>
        <w:tab/>
      </w:r>
    </w:p>
    <w:p w14:paraId="77F04661" w14:textId="77777777" w:rsidR="00B263BF" w:rsidRPr="007E2172" w:rsidRDefault="00B263BF">
      <w:pPr>
        <w:widowControl w:val="0"/>
        <w:suppressAutoHyphens/>
        <w:jc w:val="both"/>
        <w:rPr>
          <w:i/>
        </w:rPr>
      </w:pPr>
    </w:p>
    <w:sectPr w:rsidR="00B263BF" w:rsidRPr="007E2172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62098" w14:textId="77777777" w:rsidR="00461377" w:rsidRDefault="00461377">
      <w:r>
        <w:separator/>
      </w:r>
    </w:p>
  </w:endnote>
  <w:endnote w:type="continuationSeparator" w:id="0">
    <w:p w14:paraId="22467FC6" w14:textId="77777777" w:rsidR="00461377" w:rsidRDefault="0046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CDEE" w14:textId="77777777" w:rsidR="00B263BF" w:rsidRDefault="00063263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263BF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01E61056" w14:textId="77777777" w:rsidR="00B263BF" w:rsidRDefault="00B263BF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A5791" w14:textId="77777777" w:rsidR="00B263BF" w:rsidRDefault="00B263BF">
    <w:pPr>
      <w:pStyle w:val="af"/>
      <w:jc w:val="center"/>
    </w:pPr>
  </w:p>
  <w:p w14:paraId="35BE009C" w14:textId="77777777" w:rsidR="00B263BF" w:rsidRDefault="00B263BF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95FF5" w14:textId="77777777" w:rsidR="00B263BF" w:rsidRDefault="00063263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263BF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41332A3F" w14:textId="77777777" w:rsidR="00B263BF" w:rsidRDefault="00B263BF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46C7" w14:textId="77777777" w:rsidR="00B263BF" w:rsidRPr="0059790C" w:rsidRDefault="00B263BF" w:rsidP="0059790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8D27D" w14:textId="77777777" w:rsidR="00461377" w:rsidRDefault="00461377">
      <w:r>
        <w:separator/>
      </w:r>
    </w:p>
  </w:footnote>
  <w:footnote w:type="continuationSeparator" w:id="0">
    <w:p w14:paraId="5CBF83E8" w14:textId="77777777" w:rsidR="00461377" w:rsidRDefault="00461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B66F4"/>
    <w:multiLevelType w:val="hybridMultilevel"/>
    <w:tmpl w:val="58AC3A50"/>
    <w:lvl w:ilvl="0" w:tplc="594AFA58">
      <w:start w:val="1"/>
      <w:numFmt w:val="decimal"/>
      <w:lvlText w:val="%1."/>
      <w:lvlJc w:val="left"/>
      <w:pPr>
        <w:ind w:left="1275" w:hanging="91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4F979B5"/>
    <w:multiLevelType w:val="hybridMultilevel"/>
    <w:tmpl w:val="B430360A"/>
    <w:lvl w:ilvl="0" w:tplc="8732EA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833EE"/>
    <w:multiLevelType w:val="hybridMultilevel"/>
    <w:tmpl w:val="336C0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284868">
    <w:abstractNumId w:val="8"/>
  </w:num>
  <w:num w:numId="2" w16cid:durableId="1359970268">
    <w:abstractNumId w:val="2"/>
  </w:num>
  <w:num w:numId="3" w16cid:durableId="1253710134">
    <w:abstractNumId w:val="3"/>
  </w:num>
  <w:num w:numId="4" w16cid:durableId="2035769681">
    <w:abstractNumId w:val="10"/>
  </w:num>
  <w:num w:numId="5" w16cid:durableId="1700814837">
    <w:abstractNumId w:val="11"/>
  </w:num>
  <w:num w:numId="6" w16cid:durableId="1568615276">
    <w:abstractNumId w:val="5"/>
  </w:num>
  <w:num w:numId="7" w16cid:durableId="1676612730">
    <w:abstractNumId w:val="7"/>
  </w:num>
  <w:num w:numId="8" w16cid:durableId="1052660329">
    <w:abstractNumId w:val="4"/>
  </w:num>
  <w:num w:numId="9" w16cid:durableId="1209293836">
    <w:abstractNumId w:val="9"/>
  </w:num>
  <w:num w:numId="10" w16cid:durableId="1319534170">
    <w:abstractNumId w:val="6"/>
  </w:num>
  <w:num w:numId="11" w16cid:durableId="2139105430">
    <w:abstractNumId w:val="12"/>
  </w:num>
  <w:num w:numId="12" w16cid:durableId="1333753490">
    <w:abstractNumId w:val="13"/>
  </w:num>
  <w:num w:numId="13" w16cid:durableId="1543054757">
    <w:abstractNumId w:val="1"/>
  </w:num>
  <w:num w:numId="14" w16cid:durableId="183502255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2AC"/>
    <w:rsid w:val="00004734"/>
    <w:rsid w:val="00010B1D"/>
    <w:rsid w:val="00013A54"/>
    <w:rsid w:val="00030102"/>
    <w:rsid w:val="00033BD9"/>
    <w:rsid w:val="000374E3"/>
    <w:rsid w:val="00040E09"/>
    <w:rsid w:val="000473FC"/>
    <w:rsid w:val="0004786A"/>
    <w:rsid w:val="00060370"/>
    <w:rsid w:val="0006135B"/>
    <w:rsid w:val="00063263"/>
    <w:rsid w:val="00064D79"/>
    <w:rsid w:val="00074CF0"/>
    <w:rsid w:val="00077E6E"/>
    <w:rsid w:val="0008446C"/>
    <w:rsid w:val="000948D6"/>
    <w:rsid w:val="000A28F1"/>
    <w:rsid w:val="000B1764"/>
    <w:rsid w:val="000C727B"/>
    <w:rsid w:val="000D16F6"/>
    <w:rsid w:val="000D32F4"/>
    <w:rsid w:val="000D5CDF"/>
    <w:rsid w:val="000E0275"/>
    <w:rsid w:val="000E3F39"/>
    <w:rsid w:val="000E5C45"/>
    <w:rsid w:val="000E656A"/>
    <w:rsid w:val="000F370D"/>
    <w:rsid w:val="000F74B1"/>
    <w:rsid w:val="00103586"/>
    <w:rsid w:val="0010443F"/>
    <w:rsid w:val="00105471"/>
    <w:rsid w:val="00106480"/>
    <w:rsid w:val="00111C2B"/>
    <w:rsid w:val="0011375E"/>
    <w:rsid w:val="001165D9"/>
    <w:rsid w:val="00120C65"/>
    <w:rsid w:val="00130A38"/>
    <w:rsid w:val="00134D6C"/>
    <w:rsid w:val="0014522E"/>
    <w:rsid w:val="0016460D"/>
    <w:rsid w:val="00166168"/>
    <w:rsid w:val="00172693"/>
    <w:rsid w:val="00172B68"/>
    <w:rsid w:val="001804CB"/>
    <w:rsid w:val="001852C6"/>
    <w:rsid w:val="00185914"/>
    <w:rsid w:val="00186EA0"/>
    <w:rsid w:val="001A14F3"/>
    <w:rsid w:val="001A1644"/>
    <w:rsid w:val="001A2346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F3384"/>
    <w:rsid w:val="001F36BE"/>
    <w:rsid w:val="001F6C29"/>
    <w:rsid w:val="002024FB"/>
    <w:rsid w:val="002038F8"/>
    <w:rsid w:val="00203DF7"/>
    <w:rsid w:val="00206C48"/>
    <w:rsid w:val="00211E37"/>
    <w:rsid w:val="0021789E"/>
    <w:rsid w:val="00220E9B"/>
    <w:rsid w:val="00230790"/>
    <w:rsid w:val="00235D7A"/>
    <w:rsid w:val="0024353D"/>
    <w:rsid w:val="00244DFD"/>
    <w:rsid w:val="0024602C"/>
    <w:rsid w:val="00246213"/>
    <w:rsid w:val="002553F8"/>
    <w:rsid w:val="002560EA"/>
    <w:rsid w:val="002568CC"/>
    <w:rsid w:val="00260AAC"/>
    <w:rsid w:val="00265AFD"/>
    <w:rsid w:val="0026619D"/>
    <w:rsid w:val="00271B5F"/>
    <w:rsid w:val="002830A1"/>
    <w:rsid w:val="00291F32"/>
    <w:rsid w:val="00295337"/>
    <w:rsid w:val="00295838"/>
    <w:rsid w:val="002B4C5E"/>
    <w:rsid w:val="002C5116"/>
    <w:rsid w:val="002C5842"/>
    <w:rsid w:val="002D0793"/>
    <w:rsid w:val="002D51A2"/>
    <w:rsid w:val="002D5F1B"/>
    <w:rsid w:val="002E0402"/>
    <w:rsid w:val="002E72DF"/>
    <w:rsid w:val="002F118B"/>
    <w:rsid w:val="002F3452"/>
    <w:rsid w:val="002F56BD"/>
    <w:rsid w:val="003029BA"/>
    <w:rsid w:val="00323E7B"/>
    <w:rsid w:val="00325FC0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74E39"/>
    <w:rsid w:val="00375DC7"/>
    <w:rsid w:val="00395AAD"/>
    <w:rsid w:val="003A093B"/>
    <w:rsid w:val="003A6FAA"/>
    <w:rsid w:val="003B2B6F"/>
    <w:rsid w:val="003B4AB5"/>
    <w:rsid w:val="003B4EDB"/>
    <w:rsid w:val="003C3863"/>
    <w:rsid w:val="003C5AF2"/>
    <w:rsid w:val="003D08C8"/>
    <w:rsid w:val="003D18CF"/>
    <w:rsid w:val="003D341E"/>
    <w:rsid w:val="003D69CC"/>
    <w:rsid w:val="003E0FBC"/>
    <w:rsid w:val="003E5CD5"/>
    <w:rsid w:val="00404595"/>
    <w:rsid w:val="00404874"/>
    <w:rsid w:val="00405F60"/>
    <w:rsid w:val="004063F0"/>
    <w:rsid w:val="004116F3"/>
    <w:rsid w:val="00413F18"/>
    <w:rsid w:val="00421858"/>
    <w:rsid w:val="004226C0"/>
    <w:rsid w:val="0042381A"/>
    <w:rsid w:val="004241F3"/>
    <w:rsid w:val="00440E26"/>
    <w:rsid w:val="00461377"/>
    <w:rsid w:val="00463EFB"/>
    <w:rsid w:val="00470413"/>
    <w:rsid w:val="00473122"/>
    <w:rsid w:val="00474403"/>
    <w:rsid w:val="004759F0"/>
    <w:rsid w:val="00480D6F"/>
    <w:rsid w:val="00483341"/>
    <w:rsid w:val="00486AF9"/>
    <w:rsid w:val="0049015F"/>
    <w:rsid w:val="00491F61"/>
    <w:rsid w:val="00491FAA"/>
    <w:rsid w:val="00492935"/>
    <w:rsid w:val="00492BE6"/>
    <w:rsid w:val="00492F6D"/>
    <w:rsid w:val="0049646A"/>
    <w:rsid w:val="004A1296"/>
    <w:rsid w:val="004B5D49"/>
    <w:rsid w:val="004C0A60"/>
    <w:rsid w:val="004C1F1C"/>
    <w:rsid w:val="004C24D8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1CC"/>
    <w:rsid w:val="00512333"/>
    <w:rsid w:val="00520B9C"/>
    <w:rsid w:val="00524694"/>
    <w:rsid w:val="00531020"/>
    <w:rsid w:val="00532876"/>
    <w:rsid w:val="0053413B"/>
    <w:rsid w:val="005453AF"/>
    <w:rsid w:val="00554C82"/>
    <w:rsid w:val="005565E0"/>
    <w:rsid w:val="00557325"/>
    <w:rsid w:val="00561C69"/>
    <w:rsid w:val="0058449B"/>
    <w:rsid w:val="00586B54"/>
    <w:rsid w:val="00595307"/>
    <w:rsid w:val="0059554C"/>
    <w:rsid w:val="0059790C"/>
    <w:rsid w:val="00597BD0"/>
    <w:rsid w:val="005A6D17"/>
    <w:rsid w:val="005B1A8A"/>
    <w:rsid w:val="005B5F6C"/>
    <w:rsid w:val="005B643A"/>
    <w:rsid w:val="005C1794"/>
    <w:rsid w:val="005D09B7"/>
    <w:rsid w:val="005D1E25"/>
    <w:rsid w:val="005D342B"/>
    <w:rsid w:val="005E1B64"/>
    <w:rsid w:val="005E6053"/>
    <w:rsid w:val="005F4094"/>
    <w:rsid w:val="005F522C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41F2"/>
    <w:rsid w:val="0065527C"/>
    <w:rsid w:val="006662C9"/>
    <w:rsid w:val="00667CBB"/>
    <w:rsid w:val="00674E5B"/>
    <w:rsid w:val="006937BD"/>
    <w:rsid w:val="00695423"/>
    <w:rsid w:val="00696D67"/>
    <w:rsid w:val="006A3648"/>
    <w:rsid w:val="006A5323"/>
    <w:rsid w:val="006B212D"/>
    <w:rsid w:val="006B46EC"/>
    <w:rsid w:val="006C4B80"/>
    <w:rsid w:val="006C5F7E"/>
    <w:rsid w:val="006C745C"/>
    <w:rsid w:val="006E2078"/>
    <w:rsid w:val="006E3FA2"/>
    <w:rsid w:val="006E58D4"/>
    <w:rsid w:val="006E6164"/>
    <w:rsid w:val="006F24C6"/>
    <w:rsid w:val="006F30E3"/>
    <w:rsid w:val="006F73C1"/>
    <w:rsid w:val="007041B2"/>
    <w:rsid w:val="00705917"/>
    <w:rsid w:val="00724D42"/>
    <w:rsid w:val="007274ED"/>
    <w:rsid w:val="007410B5"/>
    <w:rsid w:val="00744944"/>
    <w:rsid w:val="0074785E"/>
    <w:rsid w:val="007478FF"/>
    <w:rsid w:val="00747972"/>
    <w:rsid w:val="00763F91"/>
    <w:rsid w:val="00766BCF"/>
    <w:rsid w:val="00780509"/>
    <w:rsid w:val="00793311"/>
    <w:rsid w:val="007A7067"/>
    <w:rsid w:val="007B051D"/>
    <w:rsid w:val="007B579D"/>
    <w:rsid w:val="007B6FA7"/>
    <w:rsid w:val="007E2172"/>
    <w:rsid w:val="007E2272"/>
    <w:rsid w:val="007E30AF"/>
    <w:rsid w:val="007E369F"/>
    <w:rsid w:val="007E42F1"/>
    <w:rsid w:val="007E587B"/>
    <w:rsid w:val="007F0F3E"/>
    <w:rsid w:val="007F3857"/>
    <w:rsid w:val="007F7ED7"/>
    <w:rsid w:val="00802B4E"/>
    <w:rsid w:val="00803B67"/>
    <w:rsid w:val="00821F87"/>
    <w:rsid w:val="00824B72"/>
    <w:rsid w:val="008442B0"/>
    <w:rsid w:val="00853F51"/>
    <w:rsid w:val="00854DE7"/>
    <w:rsid w:val="00861702"/>
    <w:rsid w:val="00861A82"/>
    <w:rsid w:val="008620B1"/>
    <w:rsid w:val="00864FB3"/>
    <w:rsid w:val="00876D46"/>
    <w:rsid w:val="00896A28"/>
    <w:rsid w:val="008B3081"/>
    <w:rsid w:val="008B3467"/>
    <w:rsid w:val="008C7833"/>
    <w:rsid w:val="008C7F19"/>
    <w:rsid w:val="008E2112"/>
    <w:rsid w:val="008F4989"/>
    <w:rsid w:val="008F57C1"/>
    <w:rsid w:val="009010E2"/>
    <w:rsid w:val="0091104B"/>
    <w:rsid w:val="00914902"/>
    <w:rsid w:val="00917049"/>
    <w:rsid w:val="00917851"/>
    <w:rsid w:val="009221F0"/>
    <w:rsid w:val="00937238"/>
    <w:rsid w:val="00942871"/>
    <w:rsid w:val="009560B9"/>
    <w:rsid w:val="00957766"/>
    <w:rsid w:val="00963770"/>
    <w:rsid w:val="00964095"/>
    <w:rsid w:val="00966270"/>
    <w:rsid w:val="00972654"/>
    <w:rsid w:val="00973FC5"/>
    <w:rsid w:val="00977452"/>
    <w:rsid w:val="0097787E"/>
    <w:rsid w:val="00984075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51F9"/>
    <w:rsid w:val="00A86723"/>
    <w:rsid w:val="00A86B7E"/>
    <w:rsid w:val="00A905C0"/>
    <w:rsid w:val="00A94BEE"/>
    <w:rsid w:val="00AA482B"/>
    <w:rsid w:val="00AA673D"/>
    <w:rsid w:val="00AB0C38"/>
    <w:rsid w:val="00AB29EB"/>
    <w:rsid w:val="00AB4DCF"/>
    <w:rsid w:val="00AC0A82"/>
    <w:rsid w:val="00AC7685"/>
    <w:rsid w:val="00AD1D91"/>
    <w:rsid w:val="00AD2F70"/>
    <w:rsid w:val="00AE496B"/>
    <w:rsid w:val="00AF0C9B"/>
    <w:rsid w:val="00AF5393"/>
    <w:rsid w:val="00B039C1"/>
    <w:rsid w:val="00B06A4C"/>
    <w:rsid w:val="00B104F0"/>
    <w:rsid w:val="00B214D4"/>
    <w:rsid w:val="00B2420E"/>
    <w:rsid w:val="00B2477D"/>
    <w:rsid w:val="00B25568"/>
    <w:rsid w:val="00B263BF"/>
    <w:rsid w:val="00B27F0D"/>
    <w:rsid w:val="00B37C70"/>
    <w:rsid w:val="00B45157"/>
    <w:rsid w:val="00B4612E"/>
    <w:rsid w:val="00B54FED"/>
    <w:rsid w:val="00B56D52"/>
    <w:rsid w:val="00B86673"/>
    <w:rsid w:val="00B86843"/>
    <w:rsid w:val="00B87620"/>
    <w:rsid w:val="00B946EA"/>
    <w:rsid w:val="00BB2E1C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BF6FB4"/>
    <w:rsid w:val="00C02799"/>
    <w:rsid w:val="00C0365B"/>
    <w:rsid w:val="00C14070"/>
    <w:rsid w:val="00C15E10"/>
    <w:rsid w:val="00C2520A"/>
    <w:rsid w:val="00C30C2C"/>
    <w:rsid w:val="00C33EE8"/>
    <w:rsid w:val="00C40FA4"/>
    <w:rsid w:val="00C522B7"/>
    <w:rsid w:val="00C52589"/>
    <w:rsid w:val="00C6074A"/>
    <w:rsid w:val="00C62F06"/>
    <w:rsid w:val="00C63DCC"/>
    <w:rsid w:val="00C6710D"/>
    <w:rsid w:val="00C73A47"/>
    <w:rsid w:val="00C75326"/>
    <w:rsid w:val="00C879D2"/>
    <w:rsid w:val="00C92546"/>
    <w:rsid w:val="00C94FAB"/>
    <w:rsid w:val="00CA1759"/>
    <w:rsid w:val="00CA4E38"/>
    <w:rsid w:val="00CA5E26"/>
    <w:rsid w:val="00CB0575"/>
    <w:rsid w:val="00CB0856"/>
    <w:rsid w:val="00CC1CCC"/>
    <w:rsid w:val="00CC34AC"/>
    <w:rsid w:val="00CC3E87"/>
    <w:rsid w:val="00CC6AB8"/>
    <w:rsid w:val="00CD1014"/>
    <w:rsid w:val="00CD28E9"/>
    <w:rsid w:val="00CD3B1D"/>
    <w:rsid w:val="00CD5F05"/>
    <w:rsid w:val="00CE2957"/>
    <w:rsid w:val="00CE4132"/>
    <w:rsid w:val="00CF03C4"/>
    <w:rsid w:val="00CF448D"/>
    <w:rsid w:val="00D04456"/>
    <w:rsid w:val="00D116F9"/>
    <w:rsid w:val="00D2035F"/>
    <w:rsid w:val="00D37CB7"/>
    <w:rsid w:val="00D57B49"/>
    <w:rsid w:val="00D6529F"/>
    <w:rsid w:val="00D665D1"/>
    <w:rsid w:val="00D73DA2"/>
    <w:rsid w:val="00D826D0"/>
    <w:rsid w:val="00D91DDD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D5438"/>
    <w:rsid w:val="00DF0403"/>
    <w:rsid w:val="00DF1538"/>
    <w:rsid w:val="00DF4E91"/>
    <w:rsid w:val="00E00538"/>
    <w:rsid w:val="00E10A04"/>
    <w:rsid w:val="00E1401B"/>
    <w:rsid w:val="00E16532"/>
    <w:rsid w:val="00E21C40"/>
    <w:rsid w:val="00E23351"/>
    <w:rsid w:val="00E31414"/>
    <w:rsid w:val="00E4185A"/>
    <w:rsid w:val="00E436EF"/>
    <w:rsid w:val="00E46089"/>
    <w:rsid w:val="00E521AA"/>
    <w:rsid w:val="00E54ABA"/>
    <w:rsid w:val="00E557C9"/>
    <w:rsid w:val="00E55C7F"/>
    <w:rsid w:val="00E5692B"/>
    <w:rsid w:val="00E60869"/>
    <w:rsid w:val="00E71E11"/>
    <w:rsid w:val="00E746F8"/>
    <w:rsid w:val="00E84C25"/>
    <w:rsid w:val="00E96C40"/>
    <w:rsid w:val="00EA232E"/>
    <w:rsid w:val="00EB7B87"/>
    <w:rsid w:val="00EC0516"/>
    <w:rsid w:val="00EC46D8"/>
    <w:rsid w:val="00EC5119"/>
    <w:rsid w:val="00EC5FFE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3EBB"/>
    <w:rsid w:val="00F4731F"/>
    <w:rsid w:val="00F509BA"/>
    <w:rsid w:val="00F52BAA"/>
    <w:rsid w:val="00F55616"/>
    <w:rsid w:val="00F72B8A"/>
    <w:rsid w:val="00F76771"/>
    <w:rsid w:val="00F833D7"/>
    <w:rsid w:val="00F83E0C"/>
    <w:rsid w:val="00F96AB6"/>
    <w:rsid w:val="00FA4523"/>
    <w:rsid w:val="00FB59EE"/>
    <w:rsid w:val="00FB6E93"/>
    <w:rsid w:val="00FC2501"/>
    <w:rsid w:val="00FD00D5"/>
    <w:rsid w:val="00FD1A88"/>
    <w:rsid w:val="00FE25B7"/>
    <w:rsid w:val="00FE3FAA"/>
    <w:rsid w:val="00FE5458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63E686"/>
  <w15:docId w15:val="{0466F4EA-04A8-4826-A290-EA31DAC53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1F1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aliases w:val="Содержание. 2 уровень"/>
    <w:basedOn w:val="a"/>
    <w:link w:val="af6"/>
    <w:uiPriority w:val="1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apple-converted-space">
    <w:name w:val="apple-converted-space"/>
    <w:basedOn w:val="a0"/>
    <w:rsid w:val="00E23351"/>
  </w:style>
  <w:style w:type="paragraph" w:styleId="af7">
    <w:name w:val="No Spacing"/>
    <w:uiPriority w:val="1"/>
    <w:qFormat/>
    <w:rsid w:val="00A851F9"/>
    <w:rPr>
      <w:sz w:val="24"/>
      <w:szCs w:val="24"/>
    </w:rPr>
  </w:style>
  <w:style w:type="paragraph" w:customStyle="1" w:styleId="12">
    <w:name w:val="Обычный (веб)1"/>
    <w:basedOn w:val="a"/>
    <w:rsid w:val="00B263BF"/>
    <w:pPr>
      <w:widowControl w:val="0"/>
      <w:suppressAutoHyphens/>
      <w:spacing w:before="100" w:after="119" w:line="200" w:lineRule="atLeast"/>
    </w:pPr>
    <w:rPr>
      <w:kern w:val="2"/>
      <w:lang w:eastAsia="hi-IN" w:bidi="hi-IN"/>
    </w:rPr>
  </w:style>
  <w:style w:type="paragraph" w:customStyle="1" w:styleId="s1">
    <w:name w:val="s_1"/>
    <w:basedOn w:val="a"/>
    <w:rsid w:val="008C7833"/>
    <w:pPr>
      <w:spacing w:before="100" w:beforeAutospacing="1" w:after="100" w:afterAutospacing="1"/>
    </w:pPr>
  </w:style>
  <w:style w:type="character" w:customStyle="1" w:styleId="af6">
    <w:name w:val="Абзац списка Знак"/>
    <w:aliases w:val="Содержание. 2 уровень Знак"/>
    <w:link w:val="af5"/>
    <w:uiPriority w:val="1"/>
    <w:qFormat/>
    <w:locked/>
    <w:rsid w:val="004226C0"/>
    <w:rPr>
      <w:sz w:val="24"/>
      <w:szCs w:val="24"/>
    </w:rPr>
  </w:style>
  <w:style w:type="paragraph" w:customStyle="1" w:styleId="Style3">
    <w:name w:val="Style3"/>
    <w:basedOn w:val="a"/>
    <w:rsid w:val="004226C0"/>
    <w:pPr>
      <w:widowControl w:val="0"/>
      <w:suppressAutoHyphens/>
      <w:autoSpaceDE w:val="0"/>
      <w:jc w:val="center"/>
    </w:pPr>
    <w:rPr>
      <w:lang w:eastAsia="ar-SA"/>
    </w:rPr>
  </w:style>
  <w:style w:type="character" w:customStyle="1" w:styleId="10">
    <w:name w:val="Заголовок 1 Знак"/>
    <w:link w:val="1"/>
    <w:rsid w:val="007F0F3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103337.html" TargetMode="External"/><Relationship Id="rId18" Type="http://schemas.openxmlformats.org/officeDocument/2006/relationships/hyperlink" Target="http://www.mfa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hudozhnikam.ru/zhivopis_figuri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2604.html" TargetMode="External"/><Relationship Id="rId17" Type="http://schemas.openxmlformats.org/officeDocument/2006/relationships/hyperlink" Target="http://arzamas.academy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98736.html" TargetMode="External"/><Relationship Id="rId20" Type="http://schemas.openxmlformats.org/officeDocument/2006/relationships/hyperlink" Target="http://www.nearyo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98736.html" TargetMode="External"/><Relationship Id="rId23" Type="http://schemas.openxmlformats.org/officeDocument/2006/relationships/hyperlink" Target="http://paintingart.ru/articles.html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tretyakovgallery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103337.html" TargetMode="External"/><Relationship Id="rId22" Type="http://schemas.openxmlformats.org/officeDocument/2006/relationships/hyperlink" Target="http://www.leningradschool.com/port_r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529B5-2BDB-4B52-ABCD-80D250733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132</TotalTime>
  <Pages>1</Pages>
  <Words>6083</Words>
  <Characters>34676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40678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dudnikova.g@outlook.com</cp:lastModifiedBy>
  <cp:revision>25</cp:revision>
  <cp:lastPrinted>2016-11-16T06:48:00Z</cp:lastPrinted>
  <dcterms:created xsi:type="dcterms:W3CDTF">2017-07-09T18:28:00Z</dcterms:created>
  <dcterms:modified xsi:type="dcterms:W3CDTF">2023-07-26T16:42:00Z</dcterms:modified>
</cp:coreProperties>
</file>